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596" w:rsidRPr="00822596" w:rsidRDefault="00822596" w:rsidP="00822596">
      <w:pPr>
        <w:jc w:val="center"/>
        <w:rPr>
          <w:noProof/>
          <w:sz w:val="22"/>
          <w:szCs w:val="22"/>
        </w:rPr>
      </w:pPr>
      <w:r w:rsidRPr="00822596">
        <w:rPr>
          <w:sz w:val="22"/>
          <w:szCs w:val="22"/>
        </w:rPr>
        <w:t>ДОГОВОР ПОДРЯДА</w:t>
      </w:r>
      <w:r w:rsidRPr="00822596">
        <w:rPr>
          <w:noProof/>
          <w:sz w:val="22"/>
          <w:szCs w:val="22"/>
        </w:rPr>
        <w:t xml:space="preserve"> №</w:t>
      </w:r>
    </w:p>
    <w:p w:rsidR="00822596" w:rsidRPr="00822596" w:rsidRDefault="00822596" w:rsidP="00822596">
      <w:pPr>
        <w:ind w:left="320" w:right="400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на выполнение ремонтных работ (рамочный)</w:t>
      </w:r>
    </w:p>
    <w:p w:rsidR="00822596" w:rsidRPr="00822596" w:rsidRDefault="00822596" w:rsidP="00822596">
      <w:pPr>
        <w:ind w:left="320" w:right="400"/>
        <w:jc w:val="center"/>
        <w:rPr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г. Петрозаводск</w:t>
      </w:r>
      <w:r w:rsidRPr="00822596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</w:t>
      </w:r>
      <w:r w:rsidRPr="00822596">
        <w:rPr>
          <w:sz w:val="22"/>
          <w:szCs w:val="22"/>
        </w:rPr>
        <w:t>16 г.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ind w:firstLine="7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Открытое акционерное общество «Территориальная генерирующая компан</w:t>
      </w:r>
      <w:r w:rsidR="00382B66">
        <w:rPr>
          <w:sz w:val="22"/>
          <w:szCs w:val="22"/>
        </w:rPr>
        <w:t xml:space="preserve">ия №1», именуемое в дальнейшем </w:t>
      </w:r>
      <w:r w:rsidRPr="00822596">
        <w:rPr>
          <w:sz w:val="22"/>
          <w:szCs w:val="22"/>
        </w:rPr>
        <w:t>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pStyle w:val="1"/>
        <w:spacing w:line="240" w:lineRule="auto"/>
        <w:rPr>
          <w:b w:val="0"/>
          <w:sz w:val="22"/>
          <w:szCs w:val="22"/>
        </w:rPr>
      </w:pPr>
      <w:r w:rsidRPr="00822596">
        <w:rPr>
          <w:b w:val="0"/>
          <w:sz w:val="22"/>
          <w:szCs w:val="22"/>
        </w:rPr>
        <w:t>ТЕРМИНЫ И ОПРЕДЕЛЕНИЯ</w:t>
      </w:r>
    </w:p>
    <w:p w:rsidR="00822596" w:rsidRPr="00822596" w:rsidRDefault="00822596" w:rsidP="00382B66">
      <w:pPr>
        <w:pStyle w:val="a3"/>
        <w:spacing w:line="240" w:lineRule="auto"/>
        <w:rPr>
          <w:sz w:val="22"/>
          <w:szCs w:val="22"/>
        </w:rPr>
      </w:pPr>
      <w:r w:rsidRPr="00822596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22596" w:rsidRPr="00822596" w:rsidRDefault="00822596" w:rsidP="00822596">
      <w:pPr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Расходы (издержки) Подрядчика – обоснованные, осуществленные (понесенны</w:t>
      </w:r>
      <w:r w:rsidR="00382B66">
        <w:rPr>
          <w:rFonts w:eastAsia="Calibri"/>
          <w:sz w:val="22"/>
          <w:szCs w:val="22"/>
          <w:lang w:eastAsia="en-US"/>
        </w:rPr>
        <w:t xml:space="preserve">е), согласованные с Заказчиком </w:t>
      </w:r>
      <w:r w:rsidRPr="00822596">
        <w:rPr>
          <w:rFonts w:eastAsia="Calibri"/>
          <w:sz w:val="22"/>
          <w:szCs w:val="22"/>
          <w:lang w:eastAsia="en-US"/>
        </w:rPr>
        <w:t>и документально подтвержденные затраты Подрядчика.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</w:t>
      </w:r>
      <w:r w:rsidR="00382B66">
        <w:rPr>
          <w:sz w:val="22"/>
          <w:szCs w:val="22"/>
        </w:rPr>
        <w:t>у о приемке выполненных работ.</w:t>
      </w:r>
    </w:p>
    <w:p w:rsidR="00822596" w:rsidRPr="00822596" w:rsidRDefault="00822596" w:rsidP="00822596">
      <w:pPr>
        <w:spacing w:before="1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22596" w:rsidRPr="00822596" w:rsidRDefault="00822596" w:rsidP="00822596">
      <w:pPr>
        <w:spacing w:before="1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Объект – Магистральные тепловые сети Петрозаводской ТЭЦ (инв. № 004267, № 004266, № 004265,               № 004264, № 004287, № 004286, № 004146 .</w:t>
      </w:r>
    </w:p>
    <w:p w:rsidR="00822596" w:rsidRPr="00822596" w:rsidRDefault="00822596" w:rsidP="00822596">
      <w:pPr>
        <w:pStyle w:val="a3"/>
        <w:spacing w:before="120" w:line="240" w:lineRule="auto"/>
        <w:rPr>
          <w:sz w:val="22"/>
          <w:szCs w:val="22"/>
        </w:rPr>
      </w:pPr>
      <w:r w:rsidRPr="00822596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22596" w:rsidRPr="00822596" w:rsidRDefault="00822596" w:rsidP="00822596">
      <w:pPr>
        <w:pStyle w:val="a3"/>
        <w:spacing w:before="120" w:line="240" w:lineRule="auto"/>
        <w:rPr>
          <w:sz w:val="22"/>
          <w:szCs w:val="22"/>
        </w:rPr>
      </w:pPr>
      <w:r w:rsidRPr="00822596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bCs/>
          <w:sz w:val="22"/>
          <w:szCs w:val="22"/>
        </w:rPr>
        <w:t>Ценник</w:t>
      </w:r>
      <w:r w:rsidRPr="00822596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 в соответствии с приказом ОАО «ТГК-1». Применяемый документ (Ценник) указывается в смете.</w:t>
      </w:r>
    </w:p>
    <w:p w:rsidR="00822596" w:rsidRPr="00822596" w:rsidRDefault="00822596" w:rsidP="00822596">
      <w:pPr>
        <w:pStyle w:val="aa"/>
        <w:spacing w:line="240" w:lineRule="auto"/>
        <w:ind w:left="0"/>
        <w:contextualSpacing/>
        <w:jc w:val="both"/>
        <w:rPr>
          <w:rFonts w:ascii="Times New Roman" w:hAnsi="Times New Roman"/>
        </w:rPr>
      </w:pPr>
      <w:r w:rsidRPr="00822596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нормативно технической документации, устанавливается на основании результатов испытаний и приемки оборудования из ремонта (п. 2.9.25 СО 34.04.181-2003).</w:t>
      </w:r>
    </w:p>
    <w:p w:rsidR="00822596" w:rsidRPr="00822596" w:rsidRDefault="00822596" w:rsidP="00822596">
      <w:pPr>
        <w:pStyle w:val="aa"/>
        <w:spacing w:after="0" w:line="240" w:lineRule="auto"/>
        <w:ind w:left="0"/>
        <w:jc w:val="both"/>
        <w:rPr>
          <w:rFonts w:ascii="Times New Roman" w:hAnsi="Times New Roman"/>
        </w:rPr>
      </w:pPr>
      <w:r w:rsidRPr="00822596">
        <w:rPr>
          <w:rFonts w:ascii="Times New Roman" w:hAnsi="Times New Roman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822596" w:rsidRDefault="00822596" w:rsidP="00822596">
      <w:pPr>
        <w:ind w:left="3960"/>
        <w:rPr>
          <w:sz w:val="22"/>
          <w:szCs w:val="22"/>
        </w:rPr>
      </w:pPr>
    </w:p>
    <w:p w:rsidR="00382B66" w:rsidRDefault="00382B66" w:rsidP="00822596">
      <w:pPr>
        <w:ind w:left="3960"/>
        <w:rPr>
          <w:sz w:val="22"/>
          <w:szCs w:val="22"/>
        </w:rPr>
      </w:pPr>
    </w:p>
    <w:p w:rsidR="00382B66" w:rsidRPr="00822596" w:rsidRDefault="00382B66" w:rsidP="00822596">
      <w:pPr>
        <w:ind w:left="3960"/>
        <w:rPr>
          <w:sz w:val="22"/>
          <w:szCs w:val="22"/>
        </w:rPr>
      </w:pPr>
    </w:p>
    <w:p w:rsidR="00822596" w:rsidRPr="00822596" w:rsidRDefault="00822596" w:rsidP="00822596">
      <w:pPr>
        <w:numPr>
          <w:ilvl w:val="0"/>
          <w:numId w:val="1"/>
        </w:numPr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>ПРЕДМЕТ ДОГОВОРА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 xml:space="preserve">В соответствии с настоящим Договором Подрядчик выполняет </w:t>
      </w:r>
      <w:r w:rsidR="00382B66">
        <w:rPr>
          <w:sz w:val="22"/>
          <w:szCs w:val="22"/>
        </w:rPr>
        <w:t>ремонтные работы по</w:t>
      </w:r>
      <w:r w:rsidRPr="00822596">
        <w:rPr>
          <w:sz w:val="22"/>
          <w:szCs w:val="22"/>
        </w:rPr>
        <w:t xml:space="preserve"> обеспечению надежного и исправного состояния оборудования </w:t>
      </w:r>
      <w:r w:rsidR="00BE63C8">
        <w:rPr>
          <w:sz w:val="22"/>
          <w:szCs w:val="22"/>
        </w:rPr>
        <w:t xml:space="preserve">и сооружений </w:t>
      </w:r>
      <w:bookmarkStart w:id="0" w:name="_GoBack"/>
      <w:bookmarkEnd w:id="0"/>
      <w:r w:rsidRPr="00822596">
        <w:rPr>
          <w:sz w:val="22"/>
          <w:szCs w:val="22"/>
        </w:rPr>
        <w:t>магистральных тепловых сетей, в т.ч. аварийный ремонт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 xml:space="preserve">Наименование, конкретные виды, объем Работ, место их выполнения (объект/филиал Заказчика), оборудование (здания и сооружения), на котором будут производиться работы (далее по тексту – Оборудование), стоимость и сроки выполнения Работ Стороны указывают в дополнительных соглашениях по форме Приложения № </w:t>
      </w:r>
      <w:r w:rsidR="00345265">
        <w:rPr>
          <w:sz w:val="22"/>
          <w:szCs w:val="22"/>
        </w:rPr>
        <w:t>2</w:t>
      </w:r>
      <w:r w:rsidRPr="00822596">
        <w:rPr>
          <w:sz w:val="22"/>
          <w:szCs w:val="22"/>
        </w:rPr>
        <w:t xml:space="preserve"> к настоящему Договору, если иная форма дополнительного соглашения (соглашений) не будет согласована Сторонами. 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 и сметами, составляемыми отдельно на каждый объем Работ, определяемый соответствующим дополнительным соглашением к Договору.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822596" w:rsidRPr="00822596" w:rsidRDefault="00382B66" w:rsidP="00822596">
      <w:pPr>
        <w:pStyle w:val="a3"/>
        <w:numPr>
          <w:ilvl w:val="1"/>
          <w:numId w:val="1"/>
        </w:numPr>
        <w:tabs>
          <w:tab w:val="num" w:pos="0"/>
          <w:tab w:val="num" w:pos="1086"/>
        </w:tabs>
        <w:spacing w:line="240" w:lineRule="auto"/>
        <w:ind w:left="0" w:firstLine="567"/>
        <w:rPr>
          <w:sz w:val="22"/>
          <w:szCs w:val="22"/>
        </w:rPr>
      </w:pPr>
      <w:r>
        <w:rPr>
          <w:sz w:val="22"/>
          <w:szCs w:val="22"/>
        </w:rPr>
        <w:t xml:space="preserve">Подрядчик </w:t>
      </w:r>
      <w:r w:rsidR="00822596" w:rsidRPr="00822596">
        <w:rPr>
          <w:sz w:val="22"/>
          <w:szCs w:val="22"/>
        </w:rPr>
        <w:t>имеет право с письменного согласия Заказчика привлечь субподрядчиков для выполнения части Раб</w:t>
      </w:r>
      <w:r>
        <w:rPr>
          <w:sz w:val="22"/>
          <w:szCs w:val="22"/>
        </w:rPr>
        <w:t>от по настоящему Договору в объеме не превышающем 30 % от общего объема Работ.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:rsidR="00822596" w:rsidRPr="00822596" w:rsidRDefault="00822596" w:rsidP="00822596">
      <w:pPr>
        <w:pStyle w:val="a3"/>
        <w:numPr>
          <w:ilvl w:val="1"/>
          <w:numId w:val="1"/>
        </w:numPr>
        <w:tabs>
          <w:tab w:val="num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822596">
        <w:rPr>
          <w:sz w:val="22"/>
          <w:szCs w:val="22"/>
        </w:rPr>
        <w:t>Работы выполняются Подрядчиком поэтапно. Наименование и сроки выполнения отдельных этапов Работ определяются Графиком производства Работ.</w:t>
      </w:r>
    </w:p>
    <w:p w:rsidR="00822596" w:rsidRPr="00822596" w:rsidRDefault="00822596" w:rsidP="00822596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</w:p>
    <w:p w:rsidR="00822596" w:rsidRPr="00822596" w:rsidRDefault="00822596" w:rsidP="00822596">
      <w:pPr>
        <w:numPr>
          <w:ilvl w:val="0"/>
          <w:numId w:val="1"/>
        </w:numPr>
        <w:rPr>
          <w:sz w:val="22"/>
          <w:szCs w:val="22"/>
        </w:rPr>
      </w:pPr>
      <w:r w:rsidRPr="00822596">
        <w:rPr>
          <w:sz w:val="22"/>
          <w:szCs w:val="22"/>
        </w:rPr>
        <w:t>СТОИМОСТЬ РАБОТ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Цена настоящего Договора складывается из совокупности стоимости Работ, выполняемых Подрядчиком по дополнительным соглашениям к Договору. Предельная цена настоящего Договора не может превышать цену по итогам выигранных конкурентных процедур и составляет __________________(_______________), кроме того НДС _____________(__________). </w:t>
      </w:r>
    </w:p>
    <w:p w:rsidR="00822596" w:rsidRPr="00822596" w:rsidRDefault="00822596" w:rsidP="00822596">
      <w:pPr>
        <w:tabs>
          <w:tab w:val="left" w:pos="1134"/>
        </w:tabs>
        <w:ind w:left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Всего с НДС __________________(____________________).</w:t>
      </w:r>
    </w:p>
    <w:p w:rsidR="00822596" w:rsidRPr="00822596" w:rsidRDefault="00822596" w:rsidP="00822596">
      <w:pPr>
        <w:tabs>
          <w:tab w:val="left" w:pos="1134"/>
          <w:tab w:val="num" w:pos="3960"/>
        </w:tabs>
        <w:rPr>
          <w:rFonts w:eastAsia="Calibri"/>
          <w:b/>
          <w:sz w:val="22"/>
          <w:szCs w:val="22"/>
          <w:lang w:val="x-none" w:eastAsia="x-none"/>
        </w:rPr>
      </w:pPr>
      <w:r w:rsidRPr="00822596">
        <w:rPr>
          <w:rFonts w:eastAsia="Calibri"/>
          <w:b/>
          <w:sz w:val="22"/>
          <w:szCs w:val="22"/>
          <w:lang w:val="x-none" w:eastAsia="x-none"/>
        </w:rPr>
        <w:t>Цена наст</w:t>
      </w:r>
      <w:r w:rsidR="00382B66">
        <w:rPr>
          <w:rFonts w:eastAsia="Calibri"/>
          <w:b/>
          <w:sz w:val="22"/>
          <w:szCs w:val="22"/>
          <w:lang w:val="x-none" w:eastAsia="x-none"/>
        </w:rPr>
        <w:t>оящего Договора складывается:</w:t>
      </w:r>
    </w:p>
    <w:p w:rsidR="00822596" w:rsidRPr="00822596" w:rsidRDefault="00822596" w:rsidP="00822596">
      <w:pPr>
        <w:tabs>
          <w:tab w:val="left" w:pos="567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ab/>
        <w:t xml:space="preserve">2.1.1. из совокупности стоимости Работ, выполняемых Подрядчиком по Договору. Стоимость Работ определяется на основании Сметы. </w:t>
      </w:r>
    </w:p>
    <w:p w:rsidR="00822596" w:rsidRPr="00822596" w:rsidRDefault="00822596" w:rsidP="00822596">
      <w:pPr>
        <w:tabs>
          <w:tab w:val="left" w:pos="567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ab/>
        <w:t>2.1.2. из стоимости расходов (издержек) Подрядчик</w:t>
      </w:r>
      <w:r w:rsidR="00382B66">
        <w:rPr>
          <w:rFonts w:eastAsia="Calibri"/>
          <w:sz w:val="22"/>
          <w:szCs w:val="22"/>
          <w:lang w:eastAsia="en-US"/>
        </w:rPr>
        <w:t xml:space="preserve">а, утвержденных в Сметах, а </w:t>
      </w:r>
      <w:r w:rsidR="00382B66" w:rsidRPr="0045197D">
        <w:rPr>
          <w:rFonts w:eastAsia="Calibri"/>
          <w:sz w:val="22"/>
          <w:szCs w:val="22"/>
          <w:lang w:eastAsia="en-US"/>
        </w:rPr>
        <w:t>так</w:t>
      </w:r>
      <w:r w:rsidRPr="0045197D">
        <w:rPr>
          <w:rFonts w:eastAsia="Calibri"/>
          <w:sz w:val="22"/>
          <w:szCs w:val="22"/>
          <w:lang w:eastAsia="en-US"/>
        </w:rPr>
        <w:t>же</w:t>
      </w:r>
      <w:r w:rsidRPr="00822596">
        <w:rPr>
          <w:rFonts w:eastAsia="Calibri"/>
          <w:sz w:val="22"/>
          <w:szCs w:val="22"/>
          <w:lang w:eastAsia="en-US"/>
        </w:rPr>
        <w:t xml:space="preserve"> иных расходов Подрядчика, связанных с выполнением Работ по Договору, в том чи</w:t>
      </w:r>
      <w:r w:rsidR="00345265">
        <w:rPr>
          <w:rFonts w:eastAsia="Calibri"/>
          <w:sz w:val="22"/>
          <w:szCs w:val="22"/>
          <w:lang w:eastAsia="en-US"/>
        </w:rPr>
        <w:t>сле, но не ограничиваясь, затрат</w:t>
      </w:r>
      <w:r w:rsidRPr="00822596">
        <w:rPr>
          <w:rFonts w:eastAsia="Calibri"/>
          <w:sz w:val="22"/>
          <w:szCs w:val="22"/>
          <w:lang w:eastAsia="en-US"/>
        </w:rPr>
        <w:t xml:space="preserve">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услуг.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</w:t>
      </w:r>
      <w:r w:rsidRPr="0045197D">
        <w:rPr>
          <w:sz w:val="22"/>
          <w:szCs w:val="22"/>
        </w:rPr>
        <w:t>и</w:t>
      </w:r>
      <w:r w:rsidR="008E24BC" w:rsidRPr="0045197D">
        <w:rPr>
          <w:sz w:val="22"/>
          <w:szCs w:val="22"/>
        </w:rPr>
        <w:t>ли</w:t>
      </w:r>
      <w:r w:rsidRPr="00822596">
        <w:rPr>
          <w:sz w:val="22"/>
          <w:szCs w:val="22"/>
        </w:rPr>
        <w:t xml:space="preserve"> своевременным выполнением Работ.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noProof/>
          <w:sz w:val="22"/>
          <w:szCs w:val="22"/>
        </w:rPr>
        <w:t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Смет.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22596" w:rsidRPr="00822596" w:rsidRDefault="00822596" w:rsidP="00822596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Заказчик вправе требовать уменьшения стоимости Работ: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а) в случае включения в А</w:t>
      </w:r>
      <w:r w:rsidR="00345265">
        <w:rPr>
          <w:sz w:val="22"/>
          <w:szCs w:val="22"/>
        </w:rPr>
        <w:t>кты о приемке выполненных работ</w:t>
      </w:r>
      <w:r w:rsidRPr="00822596">
        <w:rPr>
          <w:sz w:val="22"/>
          <w:szCs w:val="22"/>
        </w:rPr>
        <w:t xml:space="preserve"> завышенных объемов Работ или невыполненных Работ, предусмотренных соответствующим дополнительным соглашением;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>в) в случае использования Подрядчиком без согласования с Заказчиком материалов с более низкой стоимостью, чем указано в Смете и использование материалов более низкого качества;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г) в слу</w:t>
      </w:r>
      <w:r w:rsidR="00345265">
        <w:rPr>
          <w:sz w:val="22"/>
          <w:szCs w:val="22"/>
        </w:rPr>
        <w:t xml:space="preserve">чае нарушения срока, качества и </w:t>
      </w:r>
      <w:r w:rsidRPr="00822596">
        <w:rPr>
          <w:sz w:val="22"/>
          <w:szCs w:val="22"/>
        </w:rPr>
        <w:t>иных условий выполнения Работ, влияющих на их стоимость;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д) в случае уменьшения объемов Работ и Расходов, предусмотренных Техническим заданием;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е) в иных случаях необоснованного увеличения стоимости выполненных Работ и Расходов.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включения в Акты о приемке выполненных работ завышенных объемов Работ или невыполненных Работ, непредусмотренных соответствующим допол</w:t>
      </w:r>
      <w:r w:rsidR="008E24BC">
        <w:rPr>
          <w:sz w:val="22"/>
          <w:szCs w:val="22"/>
        </w:rPr>
        <w:t xml:space="preserve">нительным соглашением, Заказчик </w:t>
      </w:r>
      <w:r w:rsidR="008E24BC" w:rsidRPr="0045197D">
        <w:rPr>
          <w:sz w:val="22"/>
          <w:szCs w:val="22"/>
        </w:rPr>
        <w:t>в</w:t>
      </w:r>
      <w:r w:rsidRPr="0045197D">
        <w:rPr>
          <w:sz w:val="22"/>
          <w:szCs w:val="22"/>
        </w:rPr>
        <w:t>праве</w:t>
      </w:r>
      <w:r w:rsidR="008E24BC">
        <w:rPr>
          <w:sz w:val="22"/>
          <w:szCs w:val="22"/>
        </w:rPr>
        <w:t xml:space="preserve"> отказаться </w:t>
      </w:r>
      <w:r w:rsidRPr="00822596">
        <w:rPr>
          <w:sz w:val="22"/>
          <w:szCs w:val="22"/>
        </w:rPr>
        <w:t>от подписания таких актов и оплаты Работ и Расходов.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полученная подрядчиком экономия подлежит распределению между сторонами в следу</w:t>
      </w:r>
      <w:r w:rsidR="008E24BC">
        <w:rPr>
          <w:sz w:val="22"/>
          <w:szCs w:val="22"/>
        </w:rPr>
        <w:t>ющем соотношении: Заказчику 100</w:t>
      </w:r>
      <w:r w:rsidRPr="00822596">
        <w:rPr>
          <w:sz w:val="22"/>
          <w:szCs w:val="22"/>
        </w:rPr>
        <w:t xml:space="preserve"> процентов, Подрядчику 0 процентов.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2.8.</w:t>
      </w:r>
      <w:r w:rsidRPr="00822596">
        <w:rPr>
          <w:sz w:val="22"/>
          <w:szCs w:val="22"/>
        </w:rPr>
        <w:tab/>
        <w:t>До момента приемки Заказчиком всех выполненных по Договору Работ Подрядчик несет риск случайного уничтожения и повреждения результата Работ.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822596" w:rsidRPr="00822596" w:rsidRDefault="00822596" w:rsidP="00822596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ЗАКАЗЧИК ОБЯЗАН</w:t>
      </w:r>
    </w:p>
    <w:p w:rsidR="00822596" w:rsidRPr="00822596" w:rsidRDefault="00822596" w:rsidP="00822596">
      <w:pPr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3.1. 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822596" w:rsidRPr="00822596" w:rsidRDefault="00822596" w:rsidP="00822596">
      <w:pPr>
        <w:tabs>
          <w:tab w:val="num" w:pos="1936"/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3.2. Провести инструктаж Подрядчика об Экологической политике </w:t>
      </w:r>
      <w:r w:rsidR="008E24BC">
        <w:rPr>
          <w:rFonts w:eastAsia="Calibri"/>
          <w:sz w:val="22"/>
          <w:szCs w:val="22"/>
          <w:lang w:eastAsia="en-US"/>
        </w:rPr>
        <w:t>ОАО «ТГК-1»</w:t>
      </w:r>
      <w:r w:rsidRPr="00822596">
        <w:rPr>
          <w:rFonts w:eastAsia="Calibri"/>
          <w:sz w:val="22"/>
          <w:szCs w:val="22"/>
          <w:lang w:eastAsia="en-US"/>
        </w:rPr>
        <w:t xml:space="preserve"> (приложение № </w:t>
      </w:r>
      <w:r w:rsidR="004F29F4">
        <w:rPr>
          <w:rFonts w:eastAsia="Calibri"/>
          <w:sz w:val="22"/>
          <w:szCs w:val="22"/>
        </w:rPr>
        <w:t>5</w:t>
      </w:r>
      <w:r w:rsidR="004F29F4">
        <w:rPr>
          <w:rFonts w:eastAsia="Calibri"/>
          <w:sz w:val="22"/>
          <w:szCs w:val="22"/>
          <w:lang w:eastAsia="en-US"/>
        </w:rPr>
        <w:t>).</w:t>
      </w:r>
    </w:p>
    <w:p w:rsidR="00822596" w:rsidRPr="00822596" w:rsidRDefault="00822596" w:rsidP="00822596">
      <w:pPr>
        <w:tabs>
          <w:tab w:val="num" w:pos="1936"/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3.3. Осуществлять контроль соблюдения Подрядчиком требований природоохранного законодательства РФ</w:t>
      </w:r>
      <w:r w:rsidR="008E24BC">
        <w:rPr>
          <w:rFonts w:eastAsia="Calibri"/>
          <w:sz w:val="22"/>
          <w:szCs w:val="22"/>
          <w:lang w:eastAsia="en-US"/>
        </w:rPr>
        <w:t>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3.4. Принять с участием Подрядчика выполненные Работы.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3.5. Обеспечить финансирование производства Работ.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3.6. 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3.7.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3.8. </w:t>
      </w:r>
      <w:r w:rsidRPr="00822596">
        <w:rPr>
          <w:rFonts w:eastAsia="Calibri"/>
          <w:sz w:val="22"/>
          <w:szCs w:val="22"/>
        </w:rPr>
        <w:t>Заказчик</w:t>
      </w:r>
      <w:r w:rsidR="008E24BC">
        <w:rPr>
          <w:rFonts w:eastAsia="Calibri"/>
          <w:sz w:val="22"/>
          <w:szCs w:val="22"/>
        </w:rPr>
        <w:t xml:space="preserve"> вправе в одностороннем порядке</w:t>
      </w:r>
      <w:r w:rsidRPr="00822596">
        <w:rPr>
          <w:rFonts w:eastAsia="Calibri"/>
          <w:sz w:val="22"/>
          <w:szCs w:val="22"/>
        </w:rPr>
        <w:t xml:space="preserve"> вносить корректировки в сроки выполнения Работ при корректировках инвестиционных программ, программ ремонта оборудования (ЗиС, ТПиР, эксплуатации и пр.</w:t>
      </w:r>
      <w:r w:rsidR="008E24BC">
        <w:rPr>
          <w:rFonts w:eastAsia="Calibri"/>
          <w:sz w:val="22"/>
          <w:szCs w:val="22"/>
        </w:rPr>
        <w:t xml:space="preserve">) путем направления Подрядчику </w:t>
      </w:r>
      <w:r w:rsidRPr="00822596">
        <w:rPr>
          <w:rFonts w:eastAsia="Calibri"/>
          <w:sz w:val="22"/>
          <w:szCs w:val="22"/>
        </w:rPr>
        <w:t>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</w:t>
      </w:r>
      <w:r w:rsidR="008E24BC">
        <w:rPr>
          <w:rFonts w:eastAsia="Calibri"/>
          <w:sz w:val="22"/>
          <w:szCs w:val="22"/>
        </w:rPr>
        <w:t xml:space="preserve">ой срок не указан Заказчиком в </w:t>
      </w:r>
      <w:r w:rsidRPr="00822596">
        <w:rPr>
          <w:rFonts w:eastAsia="Calibri"/>
          <w:sz w:val="22"/>
          <w:szCs w:val="22"/>
        </w:rPr>
        <w:t>таком уведомлении.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3.9. Заказчик вправе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:rsidR="00822596" w:rsidRPr="00822596" w:rsidRDefault="00822596" w:rsidP="00822596">
      <w:pPr>
        <w:tabs>
          <w:tab w:val="num" w:pos="3960"/>
        </w:tabs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            3.10. Заказчик вправе увеличить объем работ путем заключения дополнительного соглашения, при этом цена единицы работ является твердой и не может изменяться в ходе исполнения договора.</w:t>
      </w:r>
    </w:p>
    <w:p w:rsidR="00822596" w:rsidRPr="00822596" w:rsidRDefault="00822596" w:rsidP="00822596">
      <w:pPr>
        <w:numPr>
          <w:ilvl w:val="0"/>
          <w:numId w:val="1"/>
        </w:numPr>
        <w:spacing w:before="300"/>
        <w:rPr>
          <w:sz w:val="22"/>
          <w:szCs w:val="22"/>
        </w:rPr>
      </w:pPr>
      <w:r w:rsidRPr="00822596">
        <w:rPr>
          <w:sz w:val="22"/>
          <w:szCs w:val="22"/>
        </w:rPr>
        <w:t>ПОДРЯДЧИК ОБЯЗАН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если работы выполняются из материалов</w:t>
      </w:r>
      <w:r w:rsidR="00535701">
        <w:rPr>
          <w:sz w:val="22"/>
          <w:szCs w:val="22"/>
        </w:rPr>
        <w:t xml:space="preserve"> Заказчика, Подрядчик обязуется</w:t>
      </w:r>
      <w:r w:rsidRPr="00822596">
        <w:rPr>
          <w:sz w:val="22"/>
          <w:szCs w:val="22"/>
        </w:rPr>
        <w:t xml:space="preserve"> надлежащим образом осуществлять приемку материалов, предоставленных Заказчиком. При обнаружении непригодности 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</w:t>
      </w:r>
      <w:r w:rsidRPr="00822596">
        <w:rPr>
          <w:sz w:val="22"/>
          <w:szCs w:val="22"/>
        </w:rPr>
        <w:lastRenderedPageBreak/>
        <w:t>расчетливо, после окончания Работ представить Заказчику отчет о расходовании материалов, а также возвратить их остатки</w:t>
      </w:r>
      <w:r w:rsidR="00345265">
        <w:rPr>
          <w:sz w:val="22"/>
          <w:szCs w:val="22"/>
        </w:rPr>
        <w:t>,</w:t>
      </w:r>
      <w:r w:rsidRPr="00822596">
        <w:rPr>
          <w:sz w:val="22"/>
          <w:szCs w:val="22"/>
        </w:rPr>
        <w:t xml:space="preserve">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Обязуется передать Заказчику демонтированное в ходе выполнения Работ Оборудование и материалы в установленном порядке по согласованному Сторонами перечню.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</w:t>
      </w:r>
      <w:r w:rsidR="00535701">
        <w:rPr>
          <w:sz w:val="22"/>
          <w:szCs w:val="22"/>
        </w:rPr>
        <w:t xml:space="preserve">более 5 (Пяти) дней возместить </w:t>
      </w:r>
      <w:r w:rsidRPr="00822596">
        <w:rPr>
          <w:sz w:val="22"/>
          <w:szCs w:val="22"/>
        </w:rPr>
        <w:t>Заказчику расходы в полном объеме, а также все причиненные в данной связи убытки.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</w:t>
      </w:r>
      <w:r w:rsidR="00345265">
        <w:rPr>
          <w:sz w:val="22"/>
          <w:szCs w:val="22"/>
        </w:rPr>
        <w:t>8</w:t>
      </w:r>
      <w:r w:rsidRPr="00822596">
        <w:rPr>
          <w:sz w:val="22"/>
          <w:szCs w:val="22"/>
        </w:rPr>
        <w:t>. настоящего Договора и расторжения настоящего Договора.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Соблюдать при осуществлении Работ, требования законов и и</w:t>
      </w:r>
      <w:r w:rsidR="00E536C1">
        <w:rPr>
          <w:sz w:val="22"/>
          <w:szCs w:val="22"/>
        </w:rPr>
        <w:t xml:space="preserve">ных правовых нормативных актов </w:t>
      </w:r>
      <w:r w:rsidRPr="00822596">
        <w:rPr>
          <w:sz w:val="22"/>
          <w:szCs w:val="22"/>
        </w:rPr>
        <w:t>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№</w:t>
      </w:r>
      <w:r w:rsidR="00345265">
        <w:rPr>
          <w:sz w:val="22"/>
          <w:szCs w:val="22"/>
        </w:rPr>
        <w:t>3</w:t>
      </w:r>
      <w:r w:rsidRPr="00822596">
        <w:rPr>
          <w:sz w:val="22"/>
          <w:szCs w:val="22"/>
        </w:rPr>
        <w:t xml:space="preserve"> к настоящему Договору.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</w:t>
      </w:r>
      <w:r w:rsidR="0045197D">
        <w:rPr>
          <w:sz w:val="22"/>
          <w:szCs w:val="22"/>
        </w:rPr>
        <w:t>;</w:t>
      </w:r>
      <w:r w:rsidRPr="00822596">
        <w:rPr>
          <w:sz w:val="22"/>
          <w:szCs w:val="22"/>
        </w:rPr>
        <w:t xml:space="preserve"> при исполнении обязательств по настоящему договору принимать необходимые меры для соблюдения экологических требований ОАО «ТГК-1»</w:t>
      </w:r>
      <w:r w:rsidR="00E536C1">
        <w:rPr>
          <w:sz w:val="22"/>
          <w:szCs w:val="22"/>
        </w:rPr>
        <w:t>;</w:t>
      </w:r>
      <w:r w:rsidRPr="00822596">
        <w:rPr>
          <w:sz w:val="22"/>
          <w:szCs w:val="22"/>
        </w:rPr>
        <w:t xml:space="preserve"> Подрядчик несет ответственность за соблюдение требований природоохранного законодательства РФ</w:t>
      </w:r>
      <w:r w:rsidR="00E536C1">
        <w:rPr>
          <w:sz w:val="22"/>
          <w:szCs w:val="22"/>
        </w:rPr>
        <w:t>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num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заводов-изготовителей (сертификаты, паспорта и т.п.). По запросу Заказчика в течение 10 календарных дней с момента получения запроса направлять Заказчику документы, подтверждающие стоимость и надлежащее качество оборудования и материалов, предоставленных Подрядчиком и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 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Обязуется передать Заказчику демонтированное в ходе вып</w:t>
      </w:r>
      <w:r w:rsidR="00277A4E">
        <w:rPr>
          <w:sz w:val="22"/>
          <w:szCs w:val="22"/>
        </w:rPr>
        <w:t xml:space="preserve">олнения Работ Оборудование </w:t>
      </w:r>
      <w:r w:rsidR="00277A4E" w:rsidRPr="0045197D">
        <w:rPr>
          <w:sz w:val="22"/>
          <w:szCs w:val="22"/>
        </w:rPr>
        <w:t>и</w:t>
      </w:r>
      <w:r w:rsidRPr="00822596">
        <w:rPr>
          <w:sz w:val="22"/>
          <w:szCs w:val="22"/>
        </w:rPr>
        <w:t xml:space="preserve"> материалы в установленном порядке по согласованному Сторонами перечню.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>Подрядчик обязан при исполнении обязательств по Договору выполнять требования действующего законодательства</w:t>
      </w:r>
      <w:r w:rsidR="00277A4E">
        <w:rPr>
          <w:sz w:val="22"/>
          <w:szCs w:val="22"/>
        </w:rPr>
        <w:t xml:space="preserve"> Российской Федерации, а также </w:t>
      </w:r>
      <w:r w:rsidRPr="00822596">
        <w:rPr>
          <w:sz w:val="22"/>
          <w:szCs w:val="22"/>
        </w:rPr>
        <w:t>обеспечивать соблюдение</w:t>
      </w:r>
      <w:r w:rsidR="00277A4E">
        <w:rPr>
          <w:sz w:val="22"/>
          <w:szCs w:val="22"/>
        </w:rPr>
        <w:t xml:space="preserve"> своим персоналом и персоналом </w:t>
      </w:r>
      <w:r w:rsidRPr="00822596">
        <w:rPr>
          <w:sz w:val="22"/>
          <w:szCs w:val="22"/>
        </w:rPr>
        <w:t>привлеченных субподрядных организаций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предъявляемых в пределах их компетенци</w:t>
      </w:r>
      <w:r w:rsidR="00277A4E">
        <w:rPr>
          <w:sz w:val="22"/>
          <w:szCs w:val="22"/>
        </w:rPr>
        <w:t xml:space="preserve">и; соблюдение своим персоналом </w:t>
      </w:r>
      <w:r w:rsidRPr="00822596">
        <w:rPr>
          <w:sz w:val="22"/>
          <w:szCs w:val="22"/>
        </w:rPr>
        <w:t>и персоналом</w:t>
      </w:r>
      <w:r w:rsidR="00277A4E">
        <w:rPr>
          <w:sz w:val="22"/>
          <w:szCs w:val="22"/>
        </w:rPr>
        <w:t xml:space="preserve"> привлеченных субподрядных </w:t>
      </w:r>
      <w:r w:rsidRPr="00822596">
        <w:rPr>
          <w:sz w:val="22"/>
          <w:szCs w:val="22"/>
        </w:rPr>
        <w:t>организаций правил Ростехнадзора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</w:t>
      </w:r>
      <w:r w:rsidR="00277A4E">
        <w:rPr>
          <w:sz w:val="22"/>
          <w:szCs w:val="22"/>
        </w:rPr>
        <w:t>казчика при производстве работ.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Подрядчик обязан за свой счет обеспечить вывоз производственных и бытовых отходов, а также вывоз оборудования и мусора по окончании выполненных работ. Подрядчик обязан предоставить Заказчику документы, подтверждающие факт утилизации отходов.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Немедленно предупредить Заказчика и до получения от него указаний приостановить работу при обнаружении:</w:t>
      </w:r>
    </w:p>
    <w:p w:rsidR="00822596" w:rsidRPr="00822596" w:rsidRDefault="00822596" w:rsidP="00822596">
      <w:pPr>
        <w:tabs>
          <w:tab w:val="left" w:pos="1134"/>
        </w:tabs>
        <w:ind w:left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:rsidR="00822596" w:rsidRPr="00822596" w:rsidRDefault="00822596" w:rsidP="00822596">
      <w:pPr>
        <w:tabs>
          <w:tab w:val="left" w:pos="1134"/>
        </w:tabs>
        <w:ind w:left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822596" w:rsidRPr="00822596" w:rsidRDefault="00822596" w:rsidP="00822596">
      <w:pPr>
        <w:tabs>
          <w:tab w:val="left" w:pos="1134"/>
        </w:tabs>
        <w:ind w:left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- </w:t>
      </w:r>
      <w:r w:rsidRPr="0045197D">
        <w:rPr>
          <w:sz w:val="22"/>
          <w:szCs w:val="22"/>
        </w:rPr>
        <w:t>иных</w:t>
      </w:r>
      <w:r w:rsidR="00277A4E" w:rsidRPr="0045197D">
        <w:rPr>
          <w:sz w:val="22"/>
          <w:szCs w:val="22"/>
        </w:rPr>
        <w:t>,</w:t>
      </w:r>
      <w:r w:rsidRPr="0045197D">
        <w:rPr>
          <w:sz w:val="22"/>
          <w:szCs w:val="22"/>
        </w:rPr>
        <w:t xml:space="preserve"> не зависящих от Подрядчика</w:t>
      </w:r>
      <w:r w:rsidR="00277A4E" w:rsidRPr="0045197D">
        <w:rPr>
          <w:sz w:val="22"/>
          <w:szCs w:val="22"/>
        </w:rPr>
        <w:t>,</w:t>
      </w:r>
      <w:r w:rsidRPr="0045197D">
        <w:rPr>
          <w:sz w:val="22"/>
          <w:szCs w:val="22"/>
        </w:rPr>
        <w:t xml:space="preserve"> обстоятельств</w:t>
      </w:r>
      <w:r w:rsidRPr="00822596">
        <w:rPr>
          <w:sz w:val="22"/>
          <w:szCs w:val="22"/>
        </w:rPr>
        <w:t>, которые грозят годности или прочности результатов выполняемой работы либо создают невозможность ее завершения в срок.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Подрядчик имеет право с письменного согласия Заказчика выполнить Работы досрочно. 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clear" w:pos="1370"/>
          <w:tab w:val="left" w:pos="1134"/>
          <w:tab w:val="num" w:pos="1276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Все поставляемое для выполнения Работ по настоящему Договору оборудование и материалы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822596" w:rsidRPr="00822596" w:rsidRDefault="00822596" w:rsidP="00822596">
      <w:pPr>
        <w:tabs>
          <w:tab w:val="left" w:pos="1134"/>
        </w:tabs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В случае обнаружения поставки контрафактного оборудования и материалов, в том числе с поддельными сертификатами качества, техническими паспортами, свидетельствами, которое не могло быть установлено при обычном способе приемки, Заказчик обязан известит</w:t>
      </w:r>
      <w:r w:rsidR="00277A4E">
        <w:rPr>
          <w:sz w:val="22"/>
          <w:szCs w:val="22"/>
        </w:rPr>
        <w:t xml:space="preserve">ь об этом Подрядчика в течение 3 (трех) </w:t>
      </w:r>
      <w:r w:rsidRPr="00822596">
        <w:rPr>
          <w:sz w:val="22"/>
          <w:szCs w:val="22"/>
        </w:rPr>
        <w:t>рабочих дней с даты обнаружения.</w:t>
      </w:r>
    </w:p>
    <w:p w:rsidR="00822596" w:rsidRPr="00822596" w:rsidRDefault="00822596" w:rsidP="00822596">
      <w:pPr>
        <w:numPr>
          <w:ilvl w:val="1"/>
          <w:numId w:val="1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В случае поставки контрафактного оборудования и материалов, в том числе с поддельными сертификатами качества, техническими паспортами, свидетельствами Заказчик по своему усмотрению вправе: 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потребовать у Подрядчика замены соответствующего обор</w:t>
      </w:r>
      <w:r w:rsidR="00277A4E">
        <w:rPr>
          <w:sz w:val="22"/>
          <w:szCs w:val="22"/>
        </w:rPr>
        <w:t xml:space="preserve">удования и материалов в течение </w:t>
      </w:r>
      <w:r w:rsidR="00277A4E">
        <w:rPr>
          <w:sz w:val="22"/>
          <w:szCs w:val="22"/>
        </w:rPr>
        <w:br/>
        <w:t xml:space="preserve">5 (пяти) </w:t>
      </w:r>
      <w:r w:rsidRPr="00822596">
        <w:rPr>
          <w:sz w:val="22"/>
          <w:szCs w:val="22"/>
        </w:rPr>
        <w:t>календарных дней с даты извещения Подрядчика об обнаружении поставленного контрафактного оборудования и материалов;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отказаться от исполнения Договора полностью</w:t>
      </w:r>
      <w:r w:rsidR="00345265">
        <w:rPr>
          <w:sz w:val="22"/>
          <w:szCs w:val="22"/>
        </w:rPr>
        <w:t>,</w:t>
      </w:r>
      <w:r w:rsidRPr="00822596">
        <w:rPr>
          <w:sz w:val="22"/>
          <w:szCs w:val="22"/>
        </w:rPr>
        <w:t xml:space="preserve"> либо в части контрафактного оборудования и материалов и потребовать возврата уплаченных за оборудование и материалы соответствующих сумм денежных средств.</w:t>
      </w:r>
    </w:p>
    <w:p w:rsidR="00822596" w:rsidRPr="00822596" w:rsidRDefault="00822596" w:rsidP="00822596">
      <w:pPr>
        <w:numPr>
          <w:ilvl w:val="0"/>
          <w:numId w:val="22"/>
        </w:numPr>
        <w:spacing w:before="300"/>
        <w:jc w:val="center"/>
        <w:rPr>
          <w:noProof/>
          <w:sz w:val="22"/>
          <w:szCs w:val="22"/>
        </w:rPr>
      </w:pPr>
      <w:r w:rsidRPr="00822596">
        <w:rPr>
          <w:noProof/>
          <w:sz w:val="22"/>
          <w:szCs w:val="22"/>
        </w:rPr>
        <w:t>СРОКИ ВЫПОЛНЕНИЯ РАБОТ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noProof/>
          <w:sz w:val="22"/>
          <w:szCs w:val="22"/>
        </w:rPr>
        <w:t xml:space="preserve">            5.1. Работы по настоящему Договору должны быть начаты, производиться и завершены в соответствии с Графиком производства работ (Приложение №8 к настоящему Договору). Графиком производства работ определяются сроки начала и окончания выполнения Работ, а также могут быть определены сроки выполнения отдельных этапов Работ.</w:t>
      </w:r>
    </w:p>
    <w:p w:rsidR="00822596" w:rsidRPr="00822596" w:rsidRDefault="00822596" w:rsidP="00822596">
      <w:pPr>
        <w:ind w:firstLine="540"/>
        <w:jc w:val="both"/>
        <w:rPr>
          <w:noProof/>
          <w:sz w:val="22"/>
          <w:szCs w:val="22"/>
        </w:rPr>
      </w:pPr>
      <w:r w:rsidRPr="00822596">
        <w:rPr>
          <w:noProof/>
          <w:sz w:val="22"/>
          <w:szCs w:val="22"/>
        </w:rPr>
        <w:t>5.1.1. Начало Работ: «__»</w:t>
      </w:r>
      <w:r w:rsidRPr="00822596">
        <w:rPr>
          <w:sz w:val="22"/>
          <w:szCs w:val="22"/>
        </w:rPr>
        <w:t xml:space="preserve"> мая </w:t>
      </w:r>
      <w:r w:rsidRPr="00822596">
        <w:rPr>
          <w:noProof/>
          <w:sz w:val="22"/>
          <w:szCs w:val="22"/>
        </w:rPr>
        <w:t>201</w:t>
      </w:r>
      <w:r w:rsidRPr="00822596">
        <w:rPr>
          <w:sz w:val="22"/>
          <w:szCs w:val="22"/>
        </w:rPr>
        <w:t>6 г.</w:t>
      </w:r>
    </w:p>
    <w:p w:rsidR="00822596" w:rsidRPr="00822596" w:rsidRDefault="00822596" w:rsidP="00822596">
      <w:pPr>
        <w:ind w:firstLine="540"/>
        <w:jc w:val="both"/>
        <w:rPr>
          <w:noProof/>
          <w:sz w:val="22"/>
          <w:szCs w:val="22"/>
        </w:rPr>
      </w:pPr>
      <w:r w:rsidRPr="00822596">
        <w:rPr>
          <w:noProof/>
          <w:sz w:val="22"/>
          <w:szCs w:val="22"/>
        </w:rPr>
        <w:t>5.1.2. Окончание Работ : «__»</w:t>
      </w:r>
      <w:r w:rsidRPr="00822596">
        <w:rPr>
          <w:sz w:val="22"/>
          <w:szCs w:val="22"/>
        </w:rPr>
        <w:t xml:space="preserve"> сентября </w:t>
      </w:r>
      <w:r w:rsidRPr="00822596">
        <w:rPr>
          <w:noProof/>
          <w:sz w:val="22"/>
          <w:szCs w:val="22"/>
        </w:rPr>
        <w:t>201</w:t>
      </w:r>
      <w:r w:rsidRPr="00822596">
        <w:rPr>
          <w:sz w:val="22"/>
          <w:szCs w:val="22"/>
        </w:rPr>
        <w:t>6 г.</w:t>
      </w:r>
    </w:p>
    <w:p w:rsidR="00822596" w:rsidRPr="00822596" w:rsidRDefault="00822596" w:rsidP="00822596">
      <w:pPr>
        <w:ind w:firstLine="540"/>
        <w:jc w:val="both"/>
        <w:rPr>
          <w:noProof/>
          <w:sz w:val="22"/>
          <w:szCs w:val="22"/>
        </w:rPr>
      </w:pPr>
      <w:r w:rsidRPr="00822596">
        <w:rPr>
          <w:noProof/>
          <w:sz w:val="22"/>
          <w:szCs w:val="22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822596" w:rsidRPr="00822596" w:rsidRDefault="00822596" w:rsidP="00822596">
      <w:pPr>
        <w:spacing w:before="100" w:beforeAutospacing="1"/>
        <w:ind w:firstLine="539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6. ПОРЯДОК СДАЧИ-ПРИЕМКИ ВЫПОЛНЕННЫХ РАБОТ</w:t>
      </w:r>
    </w:p>
    <w:p w:rsidR="00822596" w:rsidRPr="00822596" w:rsidRDefault="00822596" w:rsidP="00822596">
      <w:pPr>
        <w:ind w:firstLine="34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noProof/>
          <w:sz w:val="22"/>
          <w:szCs w:val="22"/>
          <w:lang w:eastAsia="en-US"/>
        </w:rPr>
        <w:t xml:space="preserve">         6.1. Подрядчик</w:t>
      </w:r>
      <w:r w:rsidRPr="00822596">
        <w:rPr>
          <w:rFonts w:eastAsia="Calibri"/>
          <w:sz w:val="22"/>
          <w:szCs w:val="22"/>
          <w:lang w:eastAsia="en-US"/>
        </w:rPr>
        <w:t xml:space="preserve"> в течение 10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и затрат (форма КС-3), счет, счет-фактуру и соответствующую Исполнительную документацию.</w:t>
      </w:r>
    </w:p>
    <w:p w:rsidR="00822596" w:rsidRPr="00822596" w:rsidRDefault="00277A4E" w:rsidP="00822596">
      <w:pPr>
        <w:ind w:firstLine="54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 xml:space="preserve">Если Стороны </w:t>
      </w:r>
      <w:r w:rsidR="00822596" w:rsidRPr="00822596">
        <w:rPr>
          <w:rFonts w:eastAsia="Calibri"/>
          <w:sz w:val="22"/>
          <w:szCs w:val="22"/>
          <w:lang w:eastAsia="en-US"/>
        </w:rPr>
        <w:t>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822596" w:rsidRPr="00822596" w:rsidRDefault="00822596" w:rsidP="00822596">
      <w:pPr>
        <w:ind w:firstLine="54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6.2. Заказчик в течение 10-ти календарных дней со дня получения Актов о приемке выполненных Работ (этапа Работ) обязан подписать их и возвратить Подрядчику или направить мотивированный отказ </w:t>
      </w:r>
      <w:r w:rsidR="00277A4E">
        <w:rPr>
          <w:rFonts w:eastAsia="Calibri"/>
          <w:sz w:val="22"/>
          <w:szCs w:val="22"/>
          <w:lang w:eastAsia="en-US"/>
        </w:rPr>
        <w:t>в случае выявления недостатков р</w:t>
      </w:r>
      <w:r w:rsidRPr="00822596">
        <w:rPr>
          <w:rFonts w:eastAsia="Calibri"/>
          <w:sz w:val="22"/>
          <w:szCs w:val="22"/>
          <w:lang w:eastAsia="en-US"/>
        </w:rPr>
        <w:t>абот, в т.ч. в случае невыполнения Подрядчиком требований природоохранного законодательства</w:t>
      </w:r>
      <w:r w:rsidR="0045197D">
        <w:rPr>
          <w:rFonts w:eastAsia="Calibri"/>
          <w:sz w:val="22"/>
          <w:szCs w:val="22"/>
          <w:lang w:eastAsia="en-US"/>
        </w:rPr>
        <w:t>..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Перечень дефектов, выявленных в том числе в период де</w:t>
      </w:r>
      <w:r w:rsidR="00345265">
        <w:rPr>
          <w:rFonts w:eastAsia="Calibri"/>
          <w:sz w:val="22"/>
          <w:szCs w:val="22"/>
          <w:lang w:eastAsia="en-US"/>
        </w:rPr>
        <w:t>йствия гарантийных обязательств</w:t>
      </w:r>
      <w:r w:rsidRPr="00822596">
        <w:rPr>
          <w:rFonts w:eastAsia="Calibri"/>
          <w:sz w:val="22"/>
          <w:szCs w:val="22"/>
          <w:lang w:eastAsia="en-US"/>
        </w:rPr>
        <w:t xml:space="preserve"> и сроков их исправления</w:t>
      </w:r>
      <w:r w:rsidR="0045197D">
        <w:rPr>
          <w:rFonts w:eastAsia="Calibri"/>
          <w:sz w:val="22"/>
          <w:szCs w:val="22"/>
          <w:lang w:eastAsia="en-US"/>
        </w:rPr>
        <w:t>,</w:t>
      </w:r>
      <w:r w:rsidRPr="00822596">
        <w:rPr>
          <w:rFonts w:eastAsia="Calibri"/>
          <w:sz w:val="22"/>
          <w:szCs w:val="22"/>
          <w:lang w:eastAsia="en-US"/>
        </w:rPr>
        <w:t xml:space="preserve"> оформляется актом за подписью Сторон. Обнаруженные недостатки выполненных Работ устраняются Подрядчиком за свой счет.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6.3. 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 испытаний и акты приемки скрытых работ. Для систем водоснабжения, центрального отопления, канализации, напорных трубопроводов, продуктопроводов составляются акты гидравлического испытания (включая испытания на герметичность и давление) и приемки каждой системы в отдельности.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="00277A4E">
        <w:rPr>
          <w:rFonts w:eastAsia="Calibri"/>
          <w:sz w:val="22"/>
          <w:szCs w:val="22"/>
        </w:rPr>
        <w:t>5</w:t>
      </w:r>
      <w:r w:rsidRPr="00822596">
        <w:rPr>
          <w:rFonts w:eastAsia="Calibri"/>
          <w:sz w:val="22"/>
          <w:szCs w:val="22"/>
          <w:lang w:eastAsia="en-US"/>
        </w:rPr>
        <w:t xml:space="preserve"> (</w:t>
      </w:r>
      <w:r w:rsidRPr="00822596">
        <w:rPr>
          <w:rFonts w:eastAsia="Calibri"/>
          <w:sz w:val="22"/>
          <w:szCs w:val="22"/>
        </w:rPr>
        <w:t xml:space="preserve"> пять</w:t>
      </w:r>
      <w:r w:rsidRPr="00822596">
        <w:rPr>
          <w:rFonts w:eastAsia="Calibri"/>
          <w:sz w:val="22"/>
          <w:szCs w:val="22"/>
          <w:lang w:eastAsia="en-US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822596" w:rsidRPr="00822596" w:rsidRDefault="00822596" w:rsidP="0082259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822596">
        <w:rPr>
          <w:rFonts w:eastAsia="Calibri"/>
          <w:sz w:val="22"/>
          <w:szCs w:val="22"/>
          <w:lang w:eastAsia="en-US"/>
        </w:rPr>
        <w:t>Готовность принимаемых ответственных конструкций, скрытых работ и сис</w:t>
      </w:r>
      <w:r w:rsidR="00277A4E">
        <w:rPr>
          <w:rFonts w:eastAsia="Calibri"/>
          <w:sz w:val="22"/>
          <w:szCs w:val="22"/>
          <w:lang w:eastAsia="en-US"/>
        </w:rPr>
        <w:t xml:space="preserve">тем подтверждается оформлением </w:t>
      </w:r>
      <w:r w:rsidRPr="00822596">
        <w:rPr>
          <w:rFonts w:eastAsia="Calibri"/>
          <w:sz w:val="22"/>
          <w:szCs w:val="22"/>
          <w:lang w:eastAsia="en-US"/>
        </w:rPr>
        <w:t>Подрядчиком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:rsidR="00822596" w:rsidRPr="00822596" w:rsidRDefault="00822596" w:rsidP="00822596">
      <w:pPr>
        <w:jc w:val="center"/>
        <w:rPr>
          <w:noProof/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noProof/>
          <w:sz w:val="22"/>
          <w:szCs w:val="22"/>
        </w:rPr>
        <w:t>7.</w:t>
      </w:r>
      <w:r w:rsidRPr="00822596">
        <w:rPr>
          <w:sz w:val="22"/>
          <w:szCs w:val="22"/>
        </w:rPr>
        <w:t xml:space="preserve"> ПОРЯДОК РАСЧЕТОВ</w:t>
      </w:r>
    </w:p>
    <w:p w:rsidR="00822596" w:rsidRPr="0045197D" w:rsidRDefault="00822596" w:rsidP="00822596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45197D">
        <w:rPr>
          <w:sz w:val="22"/>
          <w:szCs w:val="22"/>
        </w:rPr>
        <w:t>Зак</w:t>
      </w:r>
      <w:r w:rsidRPr="00822596">
        <w:rPr>
          <w:sz w:val="22"/>
          <w:szCs w:val="22"/>
        </w:rPr>
        <w:t>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822596">
        <w:rPr>
          <w:noProof/>
          <w:sz w:val="22"/>
          <w:szCs w:val="22"/>
        </w:rPr>
        <w:t xml:space="preserve"> КС-3)</w:t>
      </w:r>
      <w:r w:rsidRPr="00822596">
        <w:rPr>
          <w:sz w:val="22"/>
          <w:szCs w:val="22"/>
        </w:rPr>
        <w:t xml:space="preserve"> и выставляемых Подрядчиком сче</w:t>
      </w:r>
      <w:r w:rsidR="000B245A">
        <w:rPr>
          <w:sz w:val="22"/>
          <w:szCs w:val="22"/>
        </w:rPr>
        <w:t xml:space="preserve">тов и счетов-фактур </w:t>
      </w:r>
      <w:r w:rsidR="000B245A" w:rsidRPr="0045197D">
        <w:rPr>
          <w:sz w:val="22"/>
          <w:szCs w:val="22"/>
        </w:rPr>
        <w:t>в течение 30 (Тридцати)</w:t>
      </w:r>
      <w:r w:rsidRPr="0045197D">
        <w:rPr>
          <w:sz w:val="22"/>
          <w:szCs w:val="22"/>
        </w:rPr>
        <w:t xml:space="preserve"> </w:t>
      </w:r>
      <w:r w:rsidR="000B245A" w:rsidRPr="0045197D">
        <w:rPr>
          <w:sz w:val="22"/>
          <w:szCs w:val="22"/>
        </w:rPr>
        <w:t>календарных дней</w:t>
      </w:r>
      <w:r w:rsidRPr="0045197D">
        <w:rPr>
          <w:sz w:val="22"/>
          <w:szCs w:val="22"/>
        </w:rPr>
        <w:t xml:space="preserve"> при условии предоставления комплекта документов согласно п. 6.1. Договора. 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задержки представления документов, указанных в п. 6.1., срок оплаты увеличивается на соответствующее количество дней.</w:t>
      </w:r>
    </w:p>
    <w:p w:rsidR="00822596" w:rsidRPr="00822596" w:rsidRDefault="00822596" w:rsidP="00822596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Заказчик вправе досрочно производить оплату выполненных Работ.</w:t>
      </w:r>
    </w:p>
    <w:p w:rsidR="00822596" w:rsidRPr="00822596" w:rsidRDefault="00822596" w:rsidP="00822596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Оплата по настоящему договору производится в безналичном порядке. Обязательство Заказчика по оплате выполненных Работ будет считаться исполненным </w:t>
      </w:r>
      <w:r w:rsidRPr="00822596">
        <w:rPr>
          <w:sz w:val="22"/>
          <w:szCs w:val="22"/>
          <w:lang w:val="en-US"/>
        </w:rPr>
        <w:t>c</w:t>
      </w:r>
      <w:r w:rsidRPr="00822596">
        <w:rPr>
          <w:sz w:val="22"/>
          <w:szCs w:val="22"/>
        </w:rPr>
        <w:t xml:space="preserve"> даты списания суммы платежа с корреспондентского счета ба</w:t>
      </w:r>
      <w:r w:rsidR="000B245A">
        <w:rPr>
          <w:sz w:val="22"/>
          <w:szCs w:val="22"/>
        </w:rPr>
        <w:t xml:space="preserve">нка, </w:t>
      </w:r>
      <w:r w:rsidRPr="00822596">
        <w:rPr>
          <w:sz w:val="22"/>
          <w:szCs w:val="22"/>
        </w:rPr>
        <w:t>обслуживающего Заказчика.</w:t>
      </w:r>
    </w:p>
    <w:p w:rsidR="00822596" w:rsidRPr="00822596" w:rsidRDefault="00822596" w:rsidP="00822596">
      <w:pPr>
        <w:tabs>
          <w:tab w:val="left" w:pos="1134"/>
        </w:tabs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22596" w:rsidRDefault="00822596" w:rsidP="00822596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Стороны обязуются в течение 30 (Тридцати) дней после завершения выполнения Работ по соответствующему дополнительному соглашению к Договору произвести взаимную сверку 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22596" w:rsidRPr="00822596" w:rsidRDefault="00822596" w:rsidP="00822596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sz w:val="22"/>
          <w:szCs w:val="22"/>
        </w:rPr>
        <w:t>.</w:t>
      </w:r>
    </w:p>
    <w:p w:rsidR="00822596" w:rsidRDefault="00822596" w:rsidP="00822596">
      <w:pPr>
        <w:ind w:firstLine="540"/>
        <w:jc w:val="both"/>
        <w:rPr>
          <w:sz w:val="22"/>
          <w:szCs w:val="22"/>
        </w:rPr>
      </w:pPr>
    </w:p>
    <w:p w:rsidR="0045197D" w:rsidRPr="00822596" w:rsidRDefault="0045197D" w:rsidP="00822596">
      <w:pPr>
        <w:ind w:firstLine="540"/>
        <w:jc w:val="both"/>
        <w:rPr>
          <w:sz w:val="22"/>
          <w:szCs w:val="22"/>
        </w:rPr>
      </w:pPr>
    </w:p>
    <w:p w:rsidR="00822596" w:rsidRPr="00822596" w:rsidRDefault="00822596" w:rsidP="00822596">
      <w:pPr>
        <w:ind w:firstLine="540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>8. ГАРАНТИЙНЫЕ ОБЯЗАТЕЛЬСТВА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993"/>
        </w:tabs>
        <w:spacing w:line="240" w:lineRule="auto"/>
        <w:ind w:right="2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ab/>
        <w:t>В отношении запасных частей, Оборудования и материалов Подрядчика использованных при выполнении Работ, гарантийный срок по Договору составляет</w:t>
      </w:r>
      <w:r w:rsidR="000B245A">
        <w:rPr>
          <w:rFonts w:ascii="Times New Roman" w:hAnsi="Times New Roman" w:cs="Times New Roman"/>
          <w:sz w:val="22"/>
          <w:szCs w:val="22"/>
        </w:rPr>
        <w:t xml:space="preserve"> 24 (двадцать четыре) месяца и </w:t>
      </w:r>
      <w:r w:rsidRPr="00822596">
        <w:rPr>
          <w:rFonts w:ascii="Times New Roman" w:hAnsi="Times New Roman" w:cs="Times New Roman"/>
          <w:sz w:val="22"/>
          <w:szCs w:val="22"/>
        </w:rPr>
        <w:t xml:space="preserve">не может превышать срок гарантии, установленный заводом изготовителем. 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гарантирует:</w:t>
      </w:r>
    </w:p>
    <w:p w:rsidR="00822596" w:rsidRPr="00822596" w:rsidRDefault="00822596" w:rsidP="00822596">
      <w:pPr>
        <w:pStyle w:val="3"/>
        <w:numPr>
          <w:ilvl w:val="1"/>
          <w:numId w:val="13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22596" w:rsidRPr="00822596" w:rsidRDefault="00822596" w:rsidP="00822596">
      <w:pPr>
        <w:pStyle w:val="3"/>
        <w:numPr>
          <w:ilvl w:val="1"/>
          <w:numId w:val="13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22596" w:rsidRPr="00822596" w:rsidRDefault="00822596" w:rsidP="00822596">
      <w:pPr>
        <w:pStyle w:val="3"/>
        <w:numPr>
          <w:ilvl w:val="1"/>
          <w:numId w:val="13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устранение всех недостатков и дефектов, выявленных в гарантийный срок.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spacing w:line="266" w:lineRule="exact"/>
        <w:ind w:left="0" w:right="20" w:firstLine="523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Если в течение гарантийного срока произойдет авария, Сторонами проводится техническое расследование в порядке, предусмотренном Приложением № </w:t>
      </w:r>
      <w:r w:rsidR="00345265">
        <w:rPr>
          <w:rFonts w:ascii="Times New Roman" w:hAnsi="Times New Roman" w:cs="Times New Roman"/>
          <w:sz w:val="22"/>
          <w:szCs w:val="22"/>
        </w:rPr>
        <w:t>4</w:t>
      </w:r>
      <w:r w:rsidRPr="00822596">
        <w:rPr>
          <w:rFonts w:ascii="Times New Roman" w:hAnsi="Times New Roman" w:cs="Times New Roman"/>
          <w:sz w:val="22"/>
          <w:szCs w:val="22"/>
        </w:rPr>
        <w:t xml:space="preserve"> к настоящему Договору.</w:t>
      </w:r>
    </w:p>
    <w:p w:rsidR="00822596" w:rsidRPr="00822596" w:rsidRDefault="00822596" w:rsidP="00822596">
      <w:pPr>
        <w:pStyle w:val="3"/>
        <w:numPr>
          <w:ilvl w:val="1"/>
          <w:numId w:val="14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822596">
        <w:rPr>
          <w:rFonts w:ascii="Times New Roman" w:hAnsi="Times New Roman" w:cs="Times New Roman"/>
          <w:sz w:val="22"/>
          <w:szCs w:val="22"/>
          <w:lang w:eastAsia="ru-RU"/>
        </w:rPr>
        <w:t>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22596" w:rsidRPr="00822596" w:rsidRDefault="00822596" w:rsidP="00822596">
      <w:pPr>
        <w:ind w:left="3040"/>
        <w:rPr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9. ОТВЕТСТВЕННОСТЬ СТОРОН</w:t>
      </w:r>
    </w:p>
    <w:p w:rsidR="00822596" w:rsidRPr="00822596" w:rsidRDefault="00822596" w:rsidP="00822596">
      <w:pPr>
        <w:numPr>
          <w:ilvl w:val="1"/>
          <w:numId w:val="15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22596" w:rsidRPr="00822596" w:rsidRDefault="00822596" w:rsidP="00822596">
      <w:pPr>
        <w:numPr>
          <w:ilvl w:val="1"/>
          <w:numId w:val="15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Работ, определенной в соответствующем дополнительном соглашении к Договору, за каждый день просрочки выполнения Работ. </w:t>
      </w:r>
    </w:p>
    <w:p w:rsidR="00822596" w:rsidRPr="00822596" w:rsidRDefault="00822596" w:rsidP="00822596">
      <w:pPr>
        <w:shd w:val="clear" w:color="auto" w:fill="FFFFFF"/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9.3. В случаях, когда Работы выполнены Подрядчиком с отступлениями от настоящего Догово</w:t>
      </w:r>
      <w:r w:rsidR="000B245A">
        <w:rPr>
          <w:sz w:val="22"/>
          <w:szCs w:val="22"/>
        </w:rPr>
        <w:t>ра, ухудшившими результат Работ,</w:t>
      </w:r>
      <w:r w:rsidRPr="00822596">
        <w:rPr>
          <w:sz w:val="22"/>
          <w:szCs w:val="22"/>
        </w:rPr>
        <w:t xml:space="preserve"> или с иными недостатками, Заказчик вправе по своему выбору:</w:t>
      </w:r>
    </w:p>
    <w:p w:rsidR="00822596" w:rsidRPr="00822596" w:rsidRDefault="00822596" w:rsidP="00822596">
      <w:pPr>
        <w:shd w:val="clear" w:color="auto" w:fill="FFFFFF"/>
        <w:ind w:left="567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9.3.1. потребовать от Подрядчика безвозмездного устранения недостатков в разумный срок;</w:t>
      </w:r>
    </w:p>
    <w:p w:rsidR="00822596" w:rsidRPr="00822596" w:rsidRDefault="00822596" w:rsidP="00822596">
      <w:pPr>
        <w:shd w:val="clear" w:color="auto" w:fill="FFFFFF"/>
        <w:ind w:left="567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9.3.2. потребовать от Подрядчика соразмерного уменьшения установленной за Работы цены;</w:t>
      </w:r>
    </w:p>
    <w:p w:rsidR="00822596" w:rsidRPr="00822596" w:rsidRDefault="00822596" w:rsidP="00822596">
      <w:pPr>
        <w:shd w:val="clear" w:color="auto" w:fill="FFFFFF"/>
        <w:ind w:left="567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9.3.3.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22596" w:rsidRPr="00822596" w:rsidRDefault="00822596" w:rsidP="00822596">
      <w:pPr>
        <w:shd w:val="clear" w:color="auto" w:fill="FFFFFF"/>
        <w:ind w:left="567"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9.3.4. потребовать упл</w:t>
      </w:r>
      <w:r w:rsidR="000B245A">
        <w:rPr>
          <w:sz w:val="22"/>
          <w:szCs w:val="22"/>
        </w:rPr>
        <w:t xml:space="preserve">аты штрафных санкций в размере </w:t>
      </w:r>
      <w:r w:rsidRPr="00822596">
        <w:rPr>
          <w:sz w:val="22"/>
          <w:szCs w:val="22"/>
        </w:rPr>
        <w:t>10 % (десяти процентов) от стоимости Работ выполненных с отступлением от настоящего Договора или выполненных с недостатками.</w:t>
      </w:r>
    </w:p>
    <w:p w:rsidR="00822596" w:rsidRPr="00822596" w:rsidRDefault="000B245A" w:rsidP="00822596">
      <w:pPr>
        <w:pStyle w:val="21"/>
        <w:ind w:firstLine="567"/>
        <w:rPr>
          <w:sz w:val="22"/>
        </w:rPr>
      </w:pPr>
      <w:r>
        <w:rPr>
          <w:sz w:val="22"/>
        </w:rPr>
        <w:lastRenderedPageBreak/>
        <w:t xml:space="preserve">9.4. В случае </w:t>
      </w:r>
      <w:r w:rsidR="00822596" w:rsidRPr="00822596">
        <w:rPr>
          <w:sz w:val="22"/>
        </w:rPr>
        <w:t>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5% (пяти процентов) о</w:t>
      </w:r>
      <w:r>
        <w:rPr>
          <w:sz w:val="22"/>
        </w:rPr>
        <w:t xml:space="preserve">т стоимости Работ, выполняемых </w:t>
      </w:r>
      <w:r w:rsidR="00822596" w:rsidRPr="00822596">
        <w:rPr>
          <w:sz w:val="22"/>
        </w:rPr>
        <w:t>Подрядчиком по настоящему Договору.</w:t>
      </w:r>
    </w:p>
    <w:p w:rsidR="00822596" w:rsidRPr="00822596" w:rsidRDefault="000B245A" w:rsidP="00822596">
      <w:pPr>
        <w:pStyle w:val="21"/>
        <w:ind w:firstLine="567"/>
        <w:rPr>
          <w:sz w:val="22"/>
        </w:rPr>
      </w:pPr>
      <w:r>
        <w:rPr>
          <w:sz w:val="22"/>
        </w:rPr>
        <w:t>9.5. В случае</w:t>
      </w:r>
      <w:r w:rsidR="00822596" w:rsidRPr="00822596">
        <w:rPr>
          <w:sz w:val="22"/>
        </w:rPr>
        <w:t xml:space="preserve">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5% (пяти процентов) от стоимости Работ, выполненных Подрядчиком по настоящему Договору.</w:t>
      </w:r>
    </w:p>
    <w:p w:rsidR="00822596" w:rsidRPr="00822596" w:rsidRDefault="00822596" w:rsidP="00822596">
      <w:pPr>
        <w:pStyle w:val="21"/>
        <w:ind w:firstLine="567"/>
        <w:rPr>
          <w:sz w:val="22"/>
        </w:rPr>
      </w:pPr>
      <w:r w:rsidRPr="00822596">
        <w:rPr>
          <w:sz w:val="22"/>
        </w:rPr>
        <w:t>9.6. 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</w:p>
    <w:p w:rsidR="00822596" w:rsidRPr="00822596" w:rsidRDefault="00822596" w:rsidP="00822596">
      <w:pPr>
        <w:pStyle w:val="21"/>
        <w:ind w:firstLine="567"/>
        <w:rPr>
          <w:sz w:val="22"/>
        </w:rPr>
      </w:pPr>
      <w:r w:rsidRPr="00822596">
        <w:rPr>
          <w:sz w:val="22"/>
        </w:rPr>
        <w:t>9.7. 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</w:t>
      </w:r>
      <w:r w:rsidR="00345265">
        <w:rPr>
          <w:sz w:val="22"/>
        </w:rPr>
        <w:t xml:space="preserve"> законодательству, в том числе </w:t>
      </w:r>
      <w:r w:rsidRPr="00822596">
        <w:rPr>
          <w:sz w:val="22"/>
        </w:rPr>
        <w:t>законодательству об охране линий и сооружений связи Российской Федерации.</w:t>
      </w:r>
    </w:p>
    <w:p w:rsidR="00822596" w:rsidRPr="00822596" w:rsidRDefault="00822596" w:rsidP="00822596">
      <w:pPr>
        <w:pStyle w:val="21"/>
        <w:ind w:firstLine="567"/>
        <w:rPr>
          <w:sz w:val="22"/>
        </w:rPr>
      </w:pPr>
      <w:r w:rsidRPr="00822596">
        <w:rPr>
          <w:sz w:val="22"/>
        </w:rPr>
        <w:t>9.8. 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  9.9. За нарушение Подрядчиком обязательств по предоставлению обосновывающих стоимость оборудования и материалов документов в соответствии с пунктом 4.11.,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822596" w:rsidRPr="00822596" w:rsidRDefault="00822596" w:rsidP="00822596">
      <w:pPr>
        <w:ind w:left="80" w:firstLine="708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Заказчик вправе самостоятельно запрос</w:t>
      </w:r>
      <w:r w:rsidR="000B245A">
        <w:rPr>
          <w:sz w:val="22"/>
          <w:szCs w:val="22"/>
        </w:rPr>
        <w:t xml:space="preserve">ить у поставщиков оборудования и материалов, а </w:t>
      </w:r>
      <w:r w:rsidR="000B245A" w:rsidRPr="0045197D">
        <w:rPr>
          <w:sz w:val="22"/>
          <w:szCs w:val="22"/>
        </w:rPr>
        <w:t>также</w:t>
      </w:r>
      <w:r w:rsidR="000B245A">
        <w:rPr>
          <w:sz w:val="22"/>
          <w:szCs w:val="22"/>
        </w:rPr>
        <w:t xml:space="preserve"> </w:t>
      </w:r>
      <w:r w:rsidRPr="00822596">
        <w:rPr>
          <w:sz w:val="22"/>
          <w:szCs w:val="22"/>
        </w:rPr>
        <w:t>у их официальных дилеров информацию о стоимости оборудования, на основании которой будет определяться стоимость оборудования и материалов.</w:t>
      </w:r>
    </w:p>
    <w:p w:rsidR="00822596" w:rsidRPr="00822596" w:rsidRDefault="00822596" w:rsidP="00822596">
      <w:pPr>
        <w:ind w:left="80" w:firstLine="708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9.10.</w:t>
      </w:r>
      <w:r w:rsidRPr="00822596">
        <w:rPr>
          <w:sz w:val="22"/>
          <w:szCs w:val="22"/>
        </w:rPr>
        <w:tab/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822596" w:rsidRPr="00822596" w:rsidRDefault="00822596" w:rsidP="00822596">
      <w:pPr>
        <w:ind w:left="80" w:firstLine="708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9.11.</w:t>
      </w:r>
      <w:r w:rsidRPr="00822596">
        <w:rPr>
          <w:sz w:val="22"/>
          <w:szCs w:val="22"/>
        </w:rPr>
        <w:tab/>
        <w:t>В случае нарушения Заказчиком ср</w:t>
      </w:r>
      <w:r w:rsidR="000B245A">
        <w:rPr>
          <w:sz w:val="22"/>
          <w:szCs w:val="22"/>
        </w:rPr>
        <w:t xml:space="preserve">ока оплаты Заказчик оплачивает </w:t>
      </w:r>
      <w:r w:rsidRPr="00822596">
        <w:rPr>
          <w:sz w:val="22"/>
          <w:szCs w:val="22"/>
        </w:rPr>
        <w:t>пени в размере 1/720 ставки рефинансирования Центрального банка Российской Федерации, действующей на момент оплаты,  за каждый день просрочк</w:t>
      </w:r>
      <w:r w:rsidR="000B245A">
        <w:rPr>
          <w:sz w:val="22"/>
          <w:szCs w:val="22"/>
        </w:rPr>
        <w:t xml:space="preserve">и  платежа, </w:t>
      </w:r>
      <w:r w:rsidRPr="00822596">
        <w:rPr>
          <w:sz w:val="22"/>
          <w:szCs w:val="22"/>
        </w:rPr>
        <w:t>но не более 5% от суммы задолженности.</w:t>
      </w:r>
    </w:p>
    <w:p w:rsidR="00822596" w:rsidRPr="00822596" w:rsidRDefault="00822596" w:rsidP="00822596">
      <w:pPr>
        <w:ind w:left="80" w:firstLine="708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9.12. В случае поставки контрафактного оборудования и материалов с поддельными сертификатами качества, техническими паспортами, свидетельствами</w:t>
      </w:r>
      <w:r w:rsidR="00345265">
        <w:rPr>
          <w:sz w:val="22"/>
          <w:szCs w:val="22"/>
        </w:rPr>
        <w:t>,</w:t>
      </w:r>
      <w:r w:rsidRPr="00822596">
        <w:rPr>
          <w:sz w:val="22"/>
          <w:szCs w:val="22"/>
        </w:rPr>
        <w:t xml:space="preserve"> Подрядчик уплачивает Заказчику штраф в размере 20% от стоимости контрафактного о</w:t>
      </w:r>
      <w:r w:rsidR="000B245A">
        <w:rPr>
          <w:sz w:val="22"/>
          <w:szCs w:val="22"/>
        </w:rPr>
        <w:t xml:space="preserve">борудования и материалов, </w:t>
      </w:r>
      <w:r w:rsidR="000B245A" w:rsidRPr="0045197D">
        <w:rPr>
          <w:sz w:val="22"/>
          <w:szCs w:val="22"/>
        </w:rPr>
        <w:t>а так</w:t>
      </w:r>
      <w:r w:rsidRPr="0045197D">
        <w:rPr>
          <w:sz w:val="22"/>
          <w:szCs w:val="22"/>
        </w:rPr>
        <w:t>же</w:t>
      </w:r>
      <w:r w:rsidRPr="00822596">
        <w:rPr>
          <w:sz w:val="22"/>
          <w:szCs w:val="22"/>
        </w:rPr>
        <w:t xml:space="preserve"> возмещает Заказчику иные понесенные Заказчиком убытки.</w:t>
      </w:r>
    </w:p>
    <w:p w:rsidR="00822596" w:rsidRPr="00822596" w:rsidRDefault="00822596" w:rsidP="00822596">
      <w:pPr>
        <w:ind w:left="80"/>
        <w:jc w:val="center"/>
        <w:rPr>
          <w:noProof/>
          <w:sz w:val="22"/>
          <w:szCs w:val="22"/>
        </w:rPr>
      </w:pPr>
    </w:p>
    <w:p w:rsidR="00822596" w:rsidRPr="00822596" w:rsidRDefault="00822596" w:rsidP="00822596">
      <w:pPr>
        <w:ind w:left="80"/>
        <w:jc w:val="center"/>
        <w:rPr>
          <w:sz w:val="22"/>
          <w:szCs w:val="22"/>
        </w:rPr>
      </w:pPr>
      <w:r w:rsidRPr="00822596">
        <w:rPr>
          <w:noProof/>
          <w:sz w:val="22"/>
          <w:szCs w:val="22"/>
        </w:rPr>
        <w:t>10.</w:t>
      </w:r>
      <w:r w:rsidRPr="00822596">
        <w:rPr>
          <w:sz w:val="22"/>
          <w:szCs w:val="22"/>
        </w:rPr>
        <w:t xml:space="preserve"> ОБСТОЯТЕЛЬСТВА НЕПРЕОДОЛИМОЙ СИЛЫ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</w:t>
      </w:r>
      <w:r w:rsidRPr="00822596">
        <w:rPr>
          <w:rFonts w:ascii="Times New Roman" w:hAnsi="Times New Roman" w:cs="Times New Roman"/>
          <w:sz w:val="22"/>
          <w:szCs w:val="22"/>
        </w:rPr>
        <w:lastRenderedPageBreak/>
        <w:t xml:space="preserve">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</w:t>
      </w:r>
      <w:r w:rsidR="00345265">
        <w:rPr>
          <w:rFonts w:ascii="Times New Roman" w:hAnsi="Times New Roman" w:cs="Times New Roman"/>
          <w:sz w:val="22"/>
          <w:szCs w:val="22"/>
        </w:rPr>
        <w:t>освобождения от ответственности</w:t>
      </w:r>
      <w:r w:rsidRPr="00822596">
        <w:rPr>
          <w:rFonts w:ascii="Times New Roman" w:hAnsi="Times New Roman" w:cs="Times New Roman"/>
          <w:sz w:val="22"/>
          <w:szCs w:val="22"/>
        </w:rPr>
        <w:t xml:space="preserve"> за исключением случаев, когда обстоятельство непреодолимой силы препятствовало направлению извещения. 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6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</w:t>
      </w:r>
      <w:r w:rsidR="00C4085E">
        <w:rPr>
          <w:rFonts w:ascii="Times New Roman" w:hAnsi="Times New Roman" w:cs="Times New Roman"/>
          <w:sz w:val="22"/>
          <w:szCs w:val="22"/>
        </w:rPr>
        <w:t xml:space="preserve">ациями) РФ. Не уведомление или несвоевременное уведомление лишает Стороны права ссылаться на любое </w:t>
      </w:r>
      <w:r w:rsidRPr="00822596">
        <w:rPr>
          <w:rFonts w:ascii="Times New Roman" w:hAnsi="Times New Roman" w:cs="Times New Roman"/>
          <w:sz w:val="22"/>
          <w:szCs w:val="22"/>
        </w:rPr>
        <w:t>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22596" w:rsidRPr="00822596" w:rsidRDefault="00822596" w:rsidP="00822596">
      <w:pPr>
        <w:ind w:left="240"/>
        <w:jc w:val="center"/>
        <w:rPr>
          <w:noProof/>
          <w:sz w:val="22"/>
          <w:szCs w:val="22"/>
        </w:rPr>
      </w:pPr>
    </w:p>
    <w:p w:rsidR="00822596" w:rsidRPr="00822596" w:rsidRDefault="00822596" w:rsidP="00822596">
      <w:pPr>
        <w:ind w:left="240"/>
        <w:jc w:val="center"/>
        <w:rPr>
          <w:sz w:val="22"/>
          <w:szCs w:val="22"/>
        </w:rPr>
      </w:pPr>
      <w:r w:rsidRPr="00822596">
        <w:rPr>
          <w:noProof/>
          <w:sz w:val="22"/>
          <w:szCs w:val="22"/>
        </w:rPr>
        <w:t>11.</w:t>
      </w:r>
      <w:r w:rsidRPr="00822596">
        <w:rPr>
          <w:sz w:val="22"/>
          <w:szCs w:val="22"/>
        </w:rPr>
        <w:t xml:space="preserve"> СРОК ДЕЙСТВИЯ И РАСТОРЖЕНИЕ ДОГОВОРА</w:t>
      </w:r>
    </w:p>
    <w:p w:rsidR="00822596" w:rsidRPr="00822596" w:rsidRDefault="00822596" w:rsidP="00822596">
      <w:pPr>
        <w:numPr>
          <w:ilvl w:val="1"/>
          <w:numId w:val="17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822596">
        <w:rPr>
          <w:noProof/>
          <w:sz w:val="22"/>
          <w:szCs w:val="22"/>
        </w:rPr>
        <w:t xml:space="preserve">Настоящий </w:t>
      </w:r>
      <w:r w:rsidRPr="00822596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22596" w:rsidRPr="00822596" w:rsidRDefault="00822596" w:rsidP="00822596">
      <w:pPr>
        <w:numPr>
          <w:ilvl w:val="1"/>
          <w:numId w:val="17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11.3. Основанием для одностороннего внесудебного расторжения Договора Заказчиком является: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задержка по вине Подрядчика сроков выполнения Работ на срок свыше 90 календарных дней;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объявление о введении процедур, предусмотренных законодательством РФ</w:t>
      </w:r>
      <w:r w:rsidR="00345265">
        <w:rPr>
          <w:sz w:val="22"/>
          <w:szCs w:val="22"/>
        </w:rPr>
        <w:t>,</w:t>
      </w:r>
      <w:r w:rsidRPr="00822596">
        <w:rPr>
          <w:sz w:val="22"/>
          <w:szCs w:val="22"/>
        </w:rPr>
        <w:t xml:space="preserve"> о несостоятельности (банкротстве), в отношении Подрядчика, а также, если Подрядчик принудительно ликвидируется или ликвидируется добровольно;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</w:t>
      </w:r>
      <w:r w:rsidRPr="00822596">
        <w:rPr>
          <w:sz w:val="22"/>
          <w:szCs w:val="22"/>
        </w:rPr>
        <w:tab/>
      </w:r>
      <w:r w:rsidR="007C0BD2">
        <w:rPr>
          <w:sz w:val="22"/>
          <w:szCs w:val="22"/>
        </w:rPr>
        <w:t>случай,</w:t>
      </w:r>
      <w:r w:rsidRPr="00822596">
        <w:rPr>
          <w:sz w:val="22"/>
          <w:szCs w:val="22"/>
        </w:rPr>
        <w:t xml:space="preserve"> если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неисполнение Подрядчиком обязанности по согласованию привлекаемых субподрядчиков;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- отзыв</w:t>
      </w:r>
      <w:r w:rsidR="00C4085E">
        <w:rPr>
          <w:sz w:val="22"/>
          <w:szCs w:val="22"/>
        </w:rPr>
        <w:t xml:space="preserve"> </w:t>
      </w:r>
      <w:r w:rsidRPr="0045197D">
        <w:rPr>
          <w:sz w:val="22"/>
          <w:szCs w:val="22"/>
        </w:rPr>
        <w:t>или</w:t>
      </w:r>
      <w:r w:rsidR="00C4085E" w:rsidRPr="0045197D">
        <w:rPr>
          <w:sz w:val="22"/>
          <w:szCs w:val="22"/>
        </w:rPr>
        <w:t xml:space="preserve"> аннулирование</w:t>
      </w:r>
      <w:r w:rsidRPr="00822596">
        <w:rPr>
          <w:sz w:val="22"/>
          <w:szCs w:val="22"/>
        </w:rPr>
        <w:t xml:space="preserve"> разрешительной документации Подрядчика (свидетельств, лицензий, </w:t>
      </w:r>
      <w:r w:rsidR="00C4085E">
        <w:rPr>
          <w:sz w:val="22"/>
          <w:szCs w:val="22"/>
        </w:rPr>
        <w:t>допусков и прочее), необходимой</w:t>
      </w:r>
      <w:r w:rsidRPr="00822596">
        <w:rPr>
          <w:sz w:val="22"/>
          <w:szCs w:val="22"/>
        </w:rPr>
        <w:t xml:space="preserve"> для производства Работ</w:t>
      </w:r>
      <w:r w:rsidR="007C0BD2">
        <w:rPr>
          <w:sz w:val="22"/>
          <w:szCs w:val="22"/>
        </w:rPr>
        <w:t>.</w:t>
      </w:r>
    </w:p>
    <w:p w:rsidR="00822596" w:rsidRPr="00822596" w:rsidRDefault="007C0BD2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11.4. Заказчик, </w:t>
      </w:r>
      <w:r w:rsidR="00822596" w:rsidRPr="00822596">
        <w:rPr>
          <w:sz w:val="22"/>
          <w:szCs w:val="22"/>
        </w:rPr>
        <w:t>решивший расторгнуть Договор,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расторжения.</w:t>
      </w:r>
    </w:p>
    <w:p w:rsidR="00822596" w:rsidRPr="00822596" w:rsidRDefault="00822596" w:rsidP="00822596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11.5. При отказе Заказчика от исполнения Договора Подрядчик обязан в течение 5 (пяти) рабочих дней возвратить Заказчику денежные средства, полученные им в качестве частичной оплаты (аванса)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7" w:history="1">
        <w:r w:rsidRPr="00822596">
          <w:rPr>
            <w:sz w:val="22"/>
            <w:szCs w:val="22"/>
          </w:rPr>
          <w:t>статьей 395</w:t>
        </w:r>
      </w:hyperlink>
      <w:r w:rsidRPr="00822596">
        <w:rPr>
          <w:sz w:val="22"/>
          <w:szCs w:val="22"/>
        </w:rPr>
        <w:t xml:space="preserve"> ГК РФ.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ind w:firstLine="720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12. ПОРЯДОК РАЗРЕШЕНИЯ СПОРОВ</w:t>
      </w:r>
    </w:p>
    <w:p w:rsidR="00822596" w:rsidRPr="00822596" w:rsidRDefault="00C4085E" w:rsidP="00822596">
      <w:pPr>
        <w:pStyle w:val="a5"/>
        <w:tabs>
          <w:tab w:val="left" w:pos="1134"/>
        </w:tabs>
        <w:snapToGrid w:val="0"/>
        <w:spacing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12.1. </w:t>
      </w:r>
      <w:r w:rsidR="00822596" w:rsidRPr="00822596">
        <w:rPr>
          <w:sz w:val="22"/>
          <w:szCs w:val="22"/>
        </w:rPr>
        <w:t xml:space="preserve">Все споры, разногласия и требования, возникающие из настоящего Договора или в связи </w:t>
      </w:r>
      <w:r w:rsidR="007C0BD2">
        <w:rPr>
          <w:sz w:val="22"/>
          <w:szCs w:val="22"/>
        </w:rPr>
        <w:t xml:space="preserve">с ним, в том числе </w:t>
      </w:r>
      <w:r w:rsidR="00822596" w:rsidRPr="00822596">
        <w:rPr>
          <w:sz w:val="22"/>
          <w:szCs w:val="22"/>
        </w:rPr>
        <w:t>касающиеся его исполнения, нарушения, прекращения или недействительности, подлежат разрешению в Арбитражном суде Республики Карелия.</w:t>
      </w:r>
    </w:p>
    <w:p w:rsidR="00822596" w:rsidRPr="00822596" w:rsidRDefault="00822596" w:rsidP="00822596">
      <w:pPr>
        <w:pStyle w:val="a5"/>
        <w:spacing w:line="240" w:lineRule="auto"/>
        <w:ind w:firstLine="567"/>
        <w:rPr>
          <w:sz w:val="22"/>
          <w:szCs w:val="22"/>
        </w:rPr>
      </w:pPr>
      <w:r w:rsidRPr="00822596">
        <w:rPr>
          <w:sz w:val="22"/>
          <w:szCs w:val="22"/>
        </w:rPr>
        <w:t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822596" w:rsidRPr="00822596" w:rsidRDefault="00822596" w:rsidP="00822596">
      <w:pPr>
        <w:pStyle w:val="a5"/>
        <w:spacing w:line="240" w:lineRule="auto"/>
        <w:ind w:firstLine="540"/>
        <w:rPr>
          <w:sz w:val="22"/>
          <w:szCs w:val="22"/>
        </w:rPr>
      </w:pPr>
    </w:p>
    <w:p w:rsidR="00822596" w:rsidRPr="00822596" w:rsidRDefault="00822596" w:rsidP="00822596">
      <w:pPr>
        <w:pStyle w:val="a5"/>
        <w:spacing w:line="240" w:lineRule="auto"/>
        <w:ind w:firstLine="540"/>
        <w:rPr>
          <w:sz w:val="22"/>
          <w:szCs w:val="22"/>
        </w:rPr>
      </w:pPr>
    </w:p>
    <w:p w:rsidR="00822596" w:rsidRPr="00822596" w:rsidRDefault="00822596" w:rsidP="00822596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t xml:space="preserve">13. КОНФИДЕНЦИАЛЬНОСТЬ. </w:t>
      </w:r>
    </w:p>
    <w:p w:rsidR="00822596" w:rsidRPr="00822596" w:rsidRDefault="00822596" w:rsidP="00822596">
      <w:pPr>
        <w:pStyle w:val="a5"/>
        <w:numPr>
          <w:ilvl w:val="1"/>
          <w:numId w:val="19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822596">
        <w:rPr>
          <w:sz w:val="22"/>
          <w:szCs w:val="22"/>
        </w:rPr>
        <w:t>В случае</w:t>
      </w:r>
      <w:r w:rsidR="00C4085E" w:rsidRPr="0045197D">
        <w:rPr>
          <w:sz w:val="22"/>
          <w:szCs w:val="22"/>
        </w:rPr>
        <w:t>,</w:t>
      </w:r>
      <w:r w:rsidRPr="00822596">
        <w:rPr>
          <w:sz w:val="22"/>
          <w:szCs w:val="22"/>
        </w:rPr>
        <w:t xml:space="preserve"> если выполнение условий</w:t>
      </w:r>
      <w:r w:rsidR="007C0BD2">
        <w:rPr>
          <w:sz w:val="22"/>
          <w:szCs w:val="22"/>
        </w:rPr>
        <w:t xml:space="preserve"> настоящего Договора потребует </w:t>
      </w:r>
      <w:r w:rsidRPr="00822596">
        <w:rPr>
          <w:sz w:val="22"/>
          <w:szCs w:val="22"/>
        </w:rPr>
        <w:t>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noProof/>
          <w:sz w:val="22"/>
          <w:szCs w:val="22"/>
        </w:rPr>
        <w:t>14.</w:t>
      </w:r>
      <w:r w:rsidRPr="00822596">
        <w:rPr>
          <w:sz w:val="22"/>
          <w:szCs w:val="22"/>
        </w:rPr>
        <w:t xml:space="preserve"> ОСОБЫЕ УСЛОВИЯ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Все изменения и дополнения к настоящему Договору совершаются в письменной форме по взаимному согласию Сторон.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822596" w:rsidRPr="00822596" w:rsidRDefault="00822596" w:rsidP="00822596">
      <w:pPr>
        <w:pStyle w:val="ConsPlusNonformat"/>
        <w:widowControl/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22596" w:rsidRPr="00822596" w:rsidRDefault="00822596" w:rsidP="00822596">
      <w:pPr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iCs/>
          <w:sz w:val="22"/>
          <w:szCs w:val="22"/>
        </w:rPr>
      </w:pPr>
      <w:r w:rsidRPr="00822596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822596" w:rsidRPr="00822596" w:rsidRDefault="00822596" w:rsidP="00822596">
      <w:pPr>
        <w:pStyle w:val="aa"/>
        <w:numPr>
          <w:ilvl w:val="1"/>
          <w:numId w:val="18"/>
        </w:numPr>
        <w:tabs>
          <w:tab w:val="clear" w:pos="1370"/>
          <w:tab w:val="num" w:pos="1276"/>
        </w:tabs>
        <w:spacing w:after="0" w:line="240" w:lineRule="auto"/>
        <w:ind w:left="0" w:firstLine="615"/>
        <w:jc w:val="both"/>
        <w:rPr>
          <w:rStyle w:val="Barcode"/>
          <w:rFonts w:ascii="Times New Roman" w:hAnsi="Times New Roman"/>
        </w:rPr>
      </w:pPr>
      <w:r w:rsidRPr="00822596">
        <w:rPr>
          <w:rFonts w:ascii="Times New Roman" w:eastAsia="Calibri" w:hAnsi="Times New Roman"/>
          <w:shd w:val="clear" w:color="auto" w:fill="FFFFFF"/>
        </w:rPr>
        <w:t>В случае изменений в цепочке собственников Подрядчика, включая бенефициаров (в том числе конечных), и в исполнительных органах Подрядчика</w:t>
      </w:r>
      <w:r w:rsidR="00F10AE3" w:rsidRPr="0045197D">
        <w:rPr>
          <w:rFonts w:ascii="Times New Roman" w:eastAsia="Calibri" w:hAnsi="Times New Roman"/>
          <w:shd w:val="clear" w:color="auto" w:fill="FFFFFF"/>
        </w:rPr>
        <w:t>,</w:t>
      </w:r>
      <w:r w:rsidRPr="00822596">
        <w:rPr>
          <w:rFonts w:ascii="Times New Roman" w:eastAsia="Calibri" w:hAnsi="Times New Roman"/>
          <w:shd w:val="clear" w:color="auto" w:fill="FFFFFF"/>
        </w:rPr>
        <w:t xml:space="preserve"> последний представляет ОАО «ТГК-1» информацию об изменениях по адресу электронной почты</w:t>
      </w:r>
      <w:r w:rsidRPr="00822596">
        <w:rPr>
          <w:rFonts w:ascii="Times New Roman" w:eastAsia="Calibri" w:hAnsi="Times New Roman"/>
        </w:rPr>
        <w:t xml:space="preserve"> </w:t>
      </w:r>
      <w:hyperlink r:id="rId8" w:history="1">
        <w:r w:rsidRPr="00822596">
          <w:rPr>
            <w:rStyle w:val="af"/>
            <w:rFonts w:ascii="Times New Roman" w:hAnsi="Times New Roman"/>
          </w:rPr>
          <w:t>Vdovichenko.AG@karelia.tgc1.ru</w:t>
        </w:r>
      </w:hyperlink>
      <w:r w:rsidR="00F10AE3">
        <w:rPr>
          <w:rFonts w:ascii="Times New Roman" w:eastAsia="Calibri" w:hAnsi="Times New Roman"/>
        </w:rPr>
        <w:t xml:space="preserve"> </w:t>
      </w:r>
      <w:r w:rsidRPr="00822596">
        <w:rPr>
          <w:rFonts w:ascii="Times New Roman" w:eastAsia="Calibri" w:hAnsi="Times New Roman"/>
          <w:shd w:val="clear" w:color="auto" w:fill="FFFFFF"/>
        </w:rPr>
        <w:t>в течение 5 (пяти) календарных дней после таких изменений с подтверждением соответствующими документами.</w:t>
      </w:r>
      <w:r w:rsidRPr="00822596">
        <w:rPr>
          <w:rStyle w:val="Barcode"/>
          <w:rFonts w:ascii="Times New Roman" w:hAnsi="Times New Roman"/>
        </w:rPr>
        <w:t xml:space="preserve"> </w:t>
      </w:r>
    </w:p>
    <w:p w:rsidR="00822596" w:rsidRPr="00822596" w:rsidRDefault="00822596" w:rsidP="00822596">
      <w:pPr>
        <w:pStyle w:val="aa"/>
        <w:spacing w:after="0" w:line="240" w:lineRule="auto"/>
        <w:jc w:val="both"/>
        <w:rPr>
          <w:rStyle w:val="Barcode"/>
          <w:rFonts w:ascii="Times New Roman" w:hAnsi="Times New Roman"/>
        </w:rPr>
      </w:pPr>
      <w:r w:rsidRPr="00822596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 случае</w:t>
      </w:r>
    </w:p>
    <w:p w:rsidR="00822596" w:rsidRPr="00822596" w:rsidRDefault="00822596" w:rsidP="00822596">
      <w:pPr>
        <w:pStyle w:val="aa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822596">
        <w:rPr>
          <w:rStyle w:val="Barcode"/>
          <w:rFonts w:ascii="Times New Roman" w:hAnsi="Times New Roman"/>
        </w:rPr>
        <w:t>неисполнения Подрядчиком обязанности, предусмотренной данным пунктом настоящего договора.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822596" w:rsidRPr="00822596" w:rsidRDefault="00822596" w:rsidP="00822596">
      <w:pPr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22596" w:rsidRPr="00822596" w:rsidRDefault="00822596" w:rsidP="00822596">
      <w:pPr>
        <w:numPr>
          <w:ilvl w:val="1"/>
          <w:numId w:val="18"/>
        </w:numPr>
        <w:tabs>
          <w:tab w:val="clear" w:pos="1370"/>
          <w:tab w:val="left" w:pos="1276"/>
        </w:tabs>
        <w:ind w:left="0" w:firstLine="615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Сторонами достигнуто соглашение о том, что все условия настоящего Договора являются существенными.</w:t>
      </w:r>
    </w:p>
    <w:p w:rsidR="00822596" w:rsidRPr="00822596" w:rsidRDefault="00822596" w:rsidP="00822596">
      <w:pPr>
        <w:ind w:firstLine="567"/>
        <w:jc w:val="both"/>
        <w:rPr>
          <w:sz w:val="22"/>
          <w:szCs w:val="22"/>
        </w:rPr>
      </w:pPr>
    </w:p>
    <w:p w:rsidR="00822596" w:rsidRPr="00822596" w:rsidRDefault="00822596" w:rsidP="00822596">
      <w:pPr>
        <w:spacing w:before="300"/>
        <w:ind w:left="200"/>
        <w:jc w:val="center"/>
        <w:rPr>
          <w:sz w:val="22"/>
          <w:szCs w:val="22"/>
        </w:rPr>
      </w:pPr>
      <w:r w:rsidRPr="00822596">
        <w:rPr>
          <w:noProof/>
          <w:sz w:val="22"/>
          <w:szCs w:val="22"/>
        </w:rPr>
        <w:t>15.</w:t>
      </w:r>
      <w:r w:rsidRPr="00822596">
        <w:rPr>
          <w:sz w:val="22"/>
          <w:szCs w:val="22"/>
        </w:rPr>
        <w:t xml:space="preserve"> РЕКВИЗИТЫ И АДРЕСА СТОРОН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Заказчик: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ОАО «Территориальная генерирующая компания №1», ИНН 7841312071   КПП 780501001                          ОГРН 1057810153400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Юр. адрес: 198188, Российская Федерация, г. Санкт-Петербург, ул. Броневая, д. 6, литера Б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Почтовый адрес: 197198, Российская Федерация, г. Санкт-Петербург, пр. Добролюбова, д. 16, </w:t>
      </w:r>
      <w:r w:rsidR="00F10AE3">
        <w:rPr>
          <w:sz w:val="22"/>
          <w:szCs w:val="22"/>
        </w:rPr>
        <w:br/>
      </w:r>
      <w:r w:rsidRPr="00822596">
        <w:rPr>
          <w:sz w:val="22"/>
          <w:szCs w:val="22"/>
        </w:rPr>
        <w:t xml:space="preserve">корп. 2, литера А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р/с 40702810309000000005 в ОАО «АБ «РОССИЯ» г. Санкт-Петербург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 xml:space="preserve">к/с 30101810800000000861, БИК 044030861   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>ОКПО  76201586, ОКВЭД 40.11.51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>Филиал “Карельский” ОАО “ТГК-1”,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>ИНН 7841312071 КПП 100102001 ОГРН 1057810153400</w:t>
      </w:r>
      <w:r w:rsidRPr="00822596">
        <w:rPr>
          <w:sz w:val="22"/>
          <w:szCs w:val="22"/>
        </w:rPr>
        <w:tab/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>Адрес: 185035, г. Петрозаводск, ул. Кирова, 43,</w:t>
      </w:r>
    </w:p>
    <w:p w:rsidR="00822596" w:rsidRPr="00822596" w:rsidRDefault="00822596" w:rsidP="00822596">
      <w:pPr>
        <w:rPr>
          <w:sz w:val="22"/>
          <w:szCs w:val="22"/>
        </w:rPr>
      </w:pPr>
      <w:r w:rsidRPr="00822596">
        <w:rPr>
          <w:sz w:val="22"/>
          <w:szCs w:val="22"/>
        </w:rPr>
        <w:t>Тел. (8142) 78-48-29, факс (8142) 70-33-48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t>Подрядчик: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__________________________, ИНН______________КПП_____________ОГРН____________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Юр.адрес: ______________________________________________________________________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р/с ____________________________________в _______________________________________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к/с ____________________________________, БИК ___________________________________ 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ОКПО ________________________________, ОКВЭД ________________________________</w:t>
      </w:r>
    </w:p>
    <w:p w:rsidR="00822596" w:rsidRPr="00822596" w:rsidRDefault="00822596" w:rsidP="00822596">
      <w:pPr>
        <w:pStyle w:val="2"/>
        <w:rPr>
          <w:sz w:val="22"/>
          <w:szCs w:val="22"/>
        </w:rPr>
      </w:pPr>
      <w:r w:rsidRPr="00822596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22596" w:rsidRPr="00822596" w:rsidRDefault="00822596" w:rsidP="00822596">
      <w:pPr>
        <w:pStyle w:val="2"/>
        <w:rPr>
          <w:sz w:val="22"/>
          <w:szCs w:val="22"/>
        </w:rPr>
      </w:pPr>
    </w:p>
    <w:p w:rsidR="00822596" w:rsidRPr="00822596" w:rsidRDefault="00822596" w:rsidP="00822596">
      <w:pPr>
        <w:pStyle w:val="2"/>
        <w:rPr>
          <w:sz w:val="22"/>
          <w:szCs w:val="22"/>
          <w:lang w:val="en-US"/>
        </w:rPr>
      </w:pPr>
      <w:r w:rsidRPr="00822596">
        <w:rPr>
          <w:sz w:val="22"/>
          <w:szCs w:val="22"/>
        </w:rPr>
        <w:t>ПРИЛОЖЕНИЯ:</w:t>
      </w:r>
    </w:p>
    <w:p w:rsidR="00822596" w:rsidRPr="00822596" w:rsidRDefault="00822596" w:rsidP="00822596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Приложение № 1: Техническое задание;</w:t>
      </w:r>
    </w:p>
    <w:p w:rsidR="00822596" w:rsidRPr="00822596" w:rsidRDefault="00822596" w:rsidP="00822596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 xml:space="preserve">Приложение № 2: </w:t>
      </w:r>
      <w:r w:rsidRPr="00822596">
        <w:rPr>
          <w:sz w:val="22"/>
          <w:szCs w:val="22"/>
          <w:lang w:val="ru-RU"/>
        </w:rPr>
        <w:t>Форма «Дополнительное соглашение»;</w:t>
      </w:r>
    </w:p>
    <w:p w:rsidR="00822596" w:rsidRPr="00822596" w:rsidRDefault="00822596" w:rsidP="00822596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Приложение № 3: Требования по охране труда, промышленной безопасности и охране окружающей среды.</w:t>
      </w:r>
    </w:p>
    <w:p w:rsidR="00822596" w:rsidRPr="00822596" w:rsidRDefault="00822596" w:rsidP="00822596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Приложение № 4: </w:t>
      </w:r>
      <w:r w:rsidRPr="00822596">
        <w:rPr>
          <w:bCs/>
          <w:sz w:val="22"/>
          <w:szCs w:val="22"/>
        </w:rPr>
        <w:t xml:space="preserve">Порядок проведения технического расследования аварии на Объектах Заказчика в течение гарантийного срока либо срока службы (эксплуатации) </w:t>
      </w:r>
      <w:r w:rsidRPr="00822596">
        <w:rPr>
          <w:bCs/>
          <w:sz w:val="22"/>
          <w:szCs w:val="22"/>
          <w:lang w:val="ru-RU"/>
        </w:rPr>
        <w:t>О</w:t>
      </w:r>
      <w:r w:rsidRPr="00822596">
        <w:rPr>
          <w:bCs/>
          <w:sz w:val="22"/>
          <w:szCs w:val="22"/>
        </w:rPr>
        <w:t>борудования</w:t>
      </w:r>
      <w:r w:rsidRPr="00822596">
        <w:rPr>
          <w:bCs/>
          <w:sz w:val="22"/>
          <w:szCs w:val="22"/>
          <w:lang w:val="ru-RU"/>
        </w:rPr>
        <w:t>.</w:t>
      </w:r>
    </w:p>
    <w:p w:rsidR="00822596" w:rsidRPr="004F29F4" w:rsidRDefault="00822596" w:rsidP="00822596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bCs/>
          <w:sz w:val="22"/>
          <w:szCs w:val="22"/>
          <w:lang w:val="ru-RU"/>
        </w:rPr>
        <w:t xml:space="preserve">Приложение №  </w:t>
      </w:r>
      <w:r w:rsidR="004F29F4">
        <w:rPr>
          <w:sz w:val="22"/>
          <w:szCs w:val="22"/>
          <w:lang w:val="ru-RU"/>
        </w:rPr>
        <w:t>5</w:t>
      </w:r>
      <w:r w:rsidRPr="00822596">
        <w:rPr>
          <w:bCs/>
          <w:sz w:val="22"/>
          <w:szCs w:val="22"/>
          <w:lang w:val="ru-RU"/>
        </w:rPr>
        <w:t>: Экологическая политика ОАО «ТГК-1»;</w:t>
      </w:r>
    </w:p>
    <w:p w:rsidR="004F29F4" w:rsidRPr="004F29F4" w:rsidRDefault="004F29F4" w:rsidP="004F29F4">
      <w:pPr>
        <w:pStyle w:val="2"/>
        <w:numPr>
          <w:ilvl w:val="0"/>
          <w:numId w:val="2"/>
        </w:numPr>
        <w:jc w:val="both"/>
        <w:rPr>
          <w:sz w:val="22"/>
          <w:szCs w:val="22"/>
        </w:rPr>
      </w:pPr>
      <w:r w:rsidRPr="00822596">
        <w:rPr>
          <w:bCs/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>6</w:t>
      </w:r>
      <w:r w:rsidRPr="00822596">
        <w:rPr>
          <w:bCs/>
          <w:sz w:val="22"/>
          <w:szCs w:val="22"/>
          <w:lang w:val="ru-RU"/>
        </w:rPr>
        <w:t>: Перечень и порядок страхования рисков;</w:t>
      </w:r>
    </w:p>
    <w:p w:rsidR="00822596" w:rsidRPr="00822596" w:rsidRDefault="00822596" w:rsidP="00822596">
      <w:pPr>
        <w:keepNext/>
        <w:keepLines/>
        <w:numPr>
          <w:ilvl w:val="0"/>
          <w:numId w:val="2"/>
        </w:numPr>
        <w:ind w:right="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Приложение № </w:t>
      </w:r>
      <w:r w:rsidR="007C0BD2">
        <w:rPr>
          <w:sz w:val="22"/>
          <w:szCs w:val="22"/>
        </w:rPr>
        <w:t>7</w:t>
      </w:r>
      <w:r w:rsidRPr="00822596">
        <w:rPr>
          <w:sz w:val="22"/>
          <w:szCs w:val="22"/>
        </w:rPr>
        <w:t xml:space="preserve"> Форма «Сведения об изменении информации о цепочке собственников, включая  бенефициаров </w:t>
      </w:r>
      <w:r w:rsidR="00F10AE3">
        <w:rPr>
          <w:sz w:val="22"/>
          <w:szCs w:val="22"/>
        </w:rPr>
        <w:t>(в том числе конечных).</w:t>
      </w:r>
    </w:p>
    <w:p w:rsidR="00822596" w:rsidRPr="00822596" w:rsidRDefault="00822596" w:rsidP="00822596">
      <w:pPr>
        <w:keepNext/>
        <w:keepLines/>
        <w:numPr>
          <w:ilvl w:val="0"/>
          <w:numId w:val="2"/>
        </w:numPr>
        <w:ind w:right="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Приложение №</w:t>
      </w:r>
      <w:r w:rsidR="007C0BD2">
        <w:rPr>
          <w:sz w:val="22"/>
          <w:szCs w:val="22"/>
        </w:rPr>
        <w:t>8</w:t>
      </w:r>
      <w:r w:rsidRPr="00822596">
        <w:rPr>
          <w:sz w:val="22"/>
          <w:szCs w:val="22"/>
        </w:rPr>
        <w:t xml:space="preserve"> График производства работ.</w:t>
      </w:r>
    </w:p>
    <w:p w:rsidR="00822596" w:rsidRPr="00822596" w:rsidRDefault="00822596" w:rsidP="00822596">
      <w:pPr>
        <w:pStyle w:val="ae"/>
        <w:keepNext/>
        <w:keepLines/>
        <w:numPr>
          <w:ilvl w:val="0"/>
          <w:numId w:val="2"/>
        </w:numPr>
        <w:spacing w:line="240" w:lineRule="auto"/>
        <w:ind w:right="20"/>
        <w:rPr>
          <w:szCs w:val="22"/>
        </w:rPr>
      </w:pPr>
      <w:r w:rsidRPr="00822596">
        <w:rPr>
          <w:color w:val="000000"/>
          <w:szCs w:val="22"/>
        </w:rPr>
        <w:t>Приложение №</w:t>
      </w:r>
      <w:r w:rsidR="007C0BD2">
        <w:rPr>
          <w:szCs w:val="22"/>
        </w:rPr>
        <w:t>9</w:t>
      </w:r>
      <w:r w:rsidRPr="00822596">
        <w:rPr>
          <w:color w:val="000000"/>
          <w:szCs w:val="22"/>
        </w:rPr>
        <w:t xml:space="preserve"> Соглашение о предоставлении сведений.</w:t>
      </w:r>
    </w:p>
    <w:p w:rsidR="00822596" w:rsidRPr="00822596" w:rsidRDefault="00822596" w:rsidP="00822596">
      <w:pPr>
        <w:pStyle w:val="2"/>
        <w:ind w:left="720"/>
        <w:jc w:val="both"/>
        <w:rPr>
          <w:sz w:val="22"/>
          <w:szCs w:val="22"/>
        </w:rPr>
      </w:pPr>
    </w:p>
    <w:p w:rsidR="00822596" w:rsidRPr="00822596" w:rsidRDefault="00822596" w:rsidP="00822596">
      <w:pPr>
        <w:keepNext/>
        <w:keepLines/>
        <w:ind w:left="20" w:right="20"/>
        <w:rPr>
          <w:sz w:val="22"/>
          <w:szCs w:val="22"/>
        </w:rPr>
      </w:pPr>
    </w:p>
    <w:p w:rsidR="00822596" w:rsidRPr="00822596" w:rsidRDefault="00822596" w:rsidP="00822596">
      <w:pPr>
        <w:pStyle w:val="2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16. ПОДПИСИ И ПЕЧАТИ СТОРОН</w:t>
      </w:r>
    </w:p>
    <w:p w:rsidR="00822596" w:rsidRPr="00822596" w:rsidRDefault="00822596" w:rsidP="00822596">
      <w:pPr>
        <w:pStyle w:val="2"/>
        <w:jc w:val="center"/>
        <w:rPr>
          <w:sz w:val="22"/>
          <w:szCs w:val="22"/>
        </w:rPr>
      </w:pPr>
    </w:p>
    <w:p w:rsidR="00822596" w:rsidRPr="00822596" w:rsidRDefault="00822596" w:rsidP="00822596">
      <w:pPr>
        <w:pStyle w:val="2"/>
        <w:rPr>
          <w:bCs/>
          <w:sz w:val="22"/>
          <w:szCs w:val="22"/>
        </w:rPr>
      </w:pPr>
      <w:r w:rsidRPr="00822596">
        <w:rPr>
          <w:bCs/>
          <w:sz w:val="22"/>
          <w:szCs w:val="22"/>
          <w:u w:val="single"/>
        </w:rPr>
        <w:t>от ЗАКАЗЧИКА:</w:t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  <w:u w:val="single"/>
        </w:rPr>
        <w:t>от ПОДРЯДЧИКА:</w:t>
      </w:r>
    </w:p>
    <w:p w:rsidR="00822596" w:rsidRPr="00822596" w:rsidRDefault="00822596" w:rsidP="00822596">
      <w:pPr>
        <w:pStyle w:val="2"/>
        <w:rPr>
          <w:bCs/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_____________________________</w:t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  <w:t>______________________</w:t>
      </w:r>
    </w:p>
    <w:p w:rsidR="00822596" w:rsidRPr="00822596" w:rsidRDefault="00822596" w:rsidP="00822596">
      <w:pPr>
        <w:pageBreakBefore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 xml:space="preserve">  </w:t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  <w:t xml:space="preserve">   Приложение № 2</w:t>
      </w:r>
    </w:p>
    <w:p w:rsidR="00822596" w:rsidRPr="00822596" w:rsidRDefault="00822596" w:rsidP="0082259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822596" w:rsidRPr="00822596" w:rsidRDefault="00822596" w:rsidP="0082259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822596" w:rsidRPr="00822596" w:rsidRDefault="00822596" w:rsidP="00822596">
      <w:pPr>
        <w:jc w:val="center"/>
        <w:rPr>
          <w:sz w:val="22"/>
          <w:szCs w:val="22"/>
          <w:lang w:val="x-none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Дополнительное соглашение №</w:t>
      </w:r>
    </w:p>
    <w:p w:rsidR="00822596" w:rsidRPr="00822596" w:rsidRDefault="00822596" w:rsidP="00822596">
      <w:pPr>
        <w:jc w:val="center"/>
        <w:rPr>
          <w:sz w:val="22"/>
          <w:szCs w:val="22"/>
          <w:lang w:val="x-none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г._________________</w:t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  <w:t>«_____»______________20___ г.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spacing w:line="240" w:lineRule="atLeast"/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822596" w:rsidRPr="00822596" w:rsidRDefault="00822596" w:rsidP="00822596">
      <w:pPr>
        <w:spacing w:line="240" w:lineRule="atLeast"/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Подрядчик – 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____________________________________________________________ ремонтные Работы по ______________________________________________________________________________.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1.1.).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 xml:space="preserve">4. Стоимость Работ, выполняемых 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Всего с НДС  ______________________ (____________________________________) руб.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5. Сроки выполнения Работ: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Начало Работ: ______________________________.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Окончание Работ: ___________________________.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Поэтапные сроки выполнения Работ определяются Графиком производства Работ (Приложение № 1.2.) и могут быть изменены по дополнительному соглашению сторон.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Приложение: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1.1. Смета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1.2. График производства Работ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ПОДПИСИ И ПЕЧАТИ СТОРОН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 xml:space="preserve">Заказчик: </w:t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  <w:t>Подрядчик: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</w:rPr>
      </w:pPr>
    </w:p>
    <w:p w:rsidR="00822596" w:rsidRPr="00822596" w:rsidRDefault="00822596" w:rsidP="00822596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lastRenderedPageBreak/>
        <w:t xml:space="preserve">   Приложение № 3</w:t>
      </w:r>
    </w:p>
    <w:p w:rsidR="00822596" w:rsidRPr="00822596" w:rsidRDefault="00822596" w:rsidP="0082259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822596" w:rsidRPr="00822596" w:rsidRDefault="00822596" w:rsidP="0082259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7"/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bookmark8"/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1. Введение.</w:t>
      </w:r>
      <w:bookmarkEnd w:id="2"/>
    </w:p>
    <w:p w:rsidR="00822596" w:rsidRPr="00822596" w:rsidRDefault="00822596" w:rsidP="00822596">
      <w:pPr>
        <w:pStyle w:val="3"/>
        <w:numPr>
          <w:ilvl w:val="0"/>
          <w:numId w:val="3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22596" w:rsidRPr="00822596" w:rsidRDefault="00822596" w:rsidP="00822596">
      <w:pPr>
        <w:pStyle w:val="3"/>
        <w:numPr>
          <w:ilvl w:val="0"/>
          <w:numId w:val="3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22596" w:rsidRPr="00822596" w:rsidRDefault="00822596" w:rsidP="00822596">
      <w:pPr>
        <w:pStyle w:val="3"/>
        <w:numPr>
          <w:ilvl w:val="0"/>
          <w:numId w:val="3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22596" w:rsidRPr="00822596" w:rsidRDefault="00822596" w:rsidP="00822596">
      <w:pPr>
        <w:pStyle w:val="Heading70"/>
        <w:keepNext/>
        <w:keepLines/>
        <w:numPr>
          <w:ilvl w:val="1"/>
          <w:numId w:val="3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9"/>
      <w:r w:rsidRPr="00822596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3"/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22596" w:rsidRPr="00822596" w:rsidRDefault="00822596" w:rsidP="00822596">
      <w:pPr>
        <w:pStyle w:val="Heading70"/>
        <w:keepNext/>
        <w:keepLines/>
        <w:numPr>
          <w:ilvl w:val="1"/>
          <w:numId w:val="3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10"/>
      <w:r w:rsidRPr="00822596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4"/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22596" w:rsidRPr="00822596" w:rsidRDefault="00822596" w:rsidP="00822596">
      <w:pPr>
        <w:pStyle w:val="3"/>
        <w:numPr>
          <w:ilvl w:val="0"/>
          <w:numId w:val="4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Спецодежда;</w:t>
      </w:r>
    </w:p>
    <w:p w:rsidR="00822596" w:rsidRPr="00822596" w:rsidRDefault="00822596" w:rsidP="00822596">
      <w:pPr>
        <w:pStyle w:val="3"/>
        <w:numPr>
          <w:ilvl w:val="0"/>
          <w:numId w:val="4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822596" w:rsidRPr="00822596" w:rsidRDefault="00822596" w:rsidP="00822596">
      <w:pPr>
        <w:pStyle w:val="3"/>
        <w:numPr>
          <w:ilvl w:val="0"/>
          <w:numId w:val="4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Каска;</w:t>
      </w:r>
    </w:p>
    <w:p w:rsidR="00822596" w:rsidRPr="00822596" w:rsidRDefault="00822596" w:rsidP="00822596">
      <w:pPr>
        <w:pStyle w:val="3"/>
        <w:numPr>
          <w:ilvl w:val="0"/>
          <w:numId w:val="4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822596" w:rsidRPr="00822596" w:rsidRDefault="00822596" w:rsidP="00822596">
      <w:pPr>
        <w:pStyle w:val="3"/>
        <w:numPr>
          <w:ilvl w:val="0"/>
          <w:numId w:val="4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22596" w:rsidRPr="00822596" w:rsidRDefault="00822596" w:rsidP="00822596">
      <w:pPr>
        <w:pStyle w:val="3"/>
        <w:numPr>
          <w:ilvl w:val="2"/>
          <w:numId w:val="3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5" w:name="bookmark11"/>
      <w:r w:rsidRPr="00822596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5"/>
    </w:p>
    <w:p w:rsidR="00822596" w:rsidRPr="00822596" w:rsidRDefault="00822596" w:rsidP="00822596">
      <w:pPr>
        <w:pStyle w:val="3"/>
        <w:numPr>
          <w:ilvl w:val="3"/>
          <w:numId w:val="3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Аптечка первой помощи;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822596" w:rsidRPr="00822596" w:rsidRDefault="00822596" w:rsidP="00822596">
      <w:pPr>
        <w:pStyle w:val="3"/>
        <w:numPr>
          <w:ilvl w:val="3"/>
          <w:numId w:val="3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lastRenderedPageBreak/>
        <w:t>Подрядчик должен обеспечить: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822596" w:rsidRPr="00822596" w:rsidRDefault="00822596" w:rsidP="00822596">
      <w:pPr>
        <w:pStyle w:val="3"/>
        <w:numPr>
          <w:ilvl w:val="3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6" w:name="bookmark13"/>
      <w:r w:rsidRPr="00822596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6"/>
    </w:p>
    <w:p w:rsidR="00822596" w:rsidRPr="00822596" w:rsidRDefault="00822596" w:rsidP="00822596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22596" w:rsidRPr="00822596" w:rsidRDefault="00822596" w:rsidP="00822596">
      <w:pPr>
        <w:pStyle w:val="3"/>
        <w:numPr>
          <w:ilvl w:val="1"/>
          <w:numId w:val="21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822596" w:rsidRPr="00822596" w:rsidRDefault="00822596" w:rsidP="00822596">
      <w:pPr>
        <w:pStyle w:val="3"/>
        <w:numPr>
          <w:ilvl w:val="1"/>
          <w:numId w:val="21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822596" w:rsidRPr="00822596" w:rsidRDefault="00822596" w:rsidP="00822596">
      <w:pPr>
        <w:pStyle w:val="3"/>
        <w:numPr>
          <w:ilvl w:val="1"/>
          <w:numId w:val="21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822596" w:rsidRPr="00822596" w:rsidRDefault="00822596" w:rsidP="00822596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822596" w:rsidRPr="00822596" w:rsidRDefault="00822596" w:rsidP="00822596">
      <w:pPr>
        <w:pStyle w:val="3"/>
        <w:numPr>
          <w:ilvl w:val="0"/>
          <w:numId w:val="5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822596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22596" w:rsidRPr="00822596" w:rsidRDefault="00822596" w:rsidP="00822596">
      <w:pPr>
        <w:pStyle w:val="3"/>
        <w:numPr>
          <w:ilvl w:val="0"/>
          <w:numId w:val="6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822596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822596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822596" w:rsidRPr="00822596" w:rsidRDefault="00822596" w:rsidP="0082259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22596" w:rsidRPr="00822596" w:rsidRDefault="00822596" w:rsidP="00822596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822596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10"/>
    </w:p>
    <w:p w:rsidR="00822596" w:rsidRPr="00822596" w:rsidRDefault="00822596" w:rsidP="0082259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22596" w:rsidRPr="00822596" w:rsidRDefault="00822596" w:rsidP="0082259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22596" w:rsidRPr="00822596" w:rsidRDefault="00822596" w:rsidP="00822596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822596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822596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822596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Style w:val="23"/>
          <w:rFonts w:ascii="Times New Roman" w:hAnsi="Times New Roman" w:cs="Times New Roman"/>
          <w:sz w:val="22"/>
          <w:szCs w:val="22"/>
        </w:rPr>
        <w:t>Уплачивать штраф з</w:t>
      </w:r>
      <w:r w:rsidRPr="00822596">
        <w:rPr>
          <w:rFonts w:ascii="Times New Roman" w:hAnsi="Times New Roman" w:cs="Times New Roman"/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22596" w:rsidRPr="00822596" w:rsidRDefault="00822596" w:rsidP="00822596">
      <w:pPr>
        <w:pStyle w:val="3"/>
        <w:numPr>
          <w:ilvl w:val="0"/>
          <w:numId w:val="8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22596" w:rsidRPr="00822596" w:rsidRDefault="00822596" w:rsidP="00822596">
      <w:pPr>
        <w:pStyle w:val="3"/>
        <w:numPr>
          <w:ilvl w:val="0"/>
          <w:numId w:val="7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822596">
        <w:rPr>
          <w:rFonts w:ascii="Times New Roman" w:hAnsi="Times New Roman" w:cs="Times New Roman"/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22596" w:rsidRPr="00822596" w:rsidRDefault="00822596" w:rsidP="00822596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22596" w:rsidRPr="00822596" w:rsidRDefault="00822596" w:rsidP="0082259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«Заказчик»</w:t>
      </w:r>
      <w:r w:rsidRPr="00822596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822596" w:rsidRPr="00822596" w:rsidRDefault="00822596" w:rsidP="0082259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________________________</w:t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</w:r>
      <w:r w:rsidRPr="00822596">
        <w:rPr>
          <w:sz w:val="22"/>
          <w:szCs w:val="22"/>
        </w:rPr>
        <w:tab/>
        <w:t>______________________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ind w:left="6420"/>
        <w:rPr>
          <w:sz w:val="22"/>
          <w:szCs w:val="22"/>
        </w:rPr>
      </w:pPr>
    </w:p>
    <w:p w:rsidR="00822596" w:rsidRPr="00822596" w:rsidRDefault="00822596" w:rsidP="00822596">
      <w:pPr>
        <w:ind w:left="6420"/>
        <w:rPr>
          <w:sz w:val="22"/>
          <w:szCs w:val="22"/>
        </w:rPr>
      </w:pPr>
    </w:p>
    <w:p w:rsidR="00822596" w:rsidRPr="00822596" w:rsidRDefault="00822596" w:rsidP="00822596">
      <w:pPr>
        <w:ind w:left="6420"/>
        <w:rPr>
          <w:sz w:val="22"/>
          <w:szCs w:val="22"/>
        </w:rPr>
      </w:pPr>
    </w:p>
    <w:p w:rsidR="00822596" w:rsidRPr="00822596" w:rsidRDefault="00822596" w:rsidP="00822596">
      <w:pPr>
        <w:ind w:left="6420"/>
        <w:rPr>
          <w:sz w:val="22"/>
          <w:szCs w:val="22"/>
        </w:rPr>
      </w:pPr>
    </w:p>
    <w:p w:rsidR="00822596" w:rsidRPr="00822596" w:rsidRDefault="00822596" w:rsidP="00822596">
      <w:pPr>
        <w:ind w:left="6420"/>
        <w:rPr>
          <w:sz w:val="22"/>
          <w:szCs w:val="22"/>
        </w:rPr>
      </w:pPr>
    </w:p>
    <w:p w:rsidR="00822596" w:rsidRPr="00822596" w:rsidRDefault="00822596" w:rsidP="00822596">
      <w:pPr>
        <w:pageBreakBefore/>
        <w:ind w:left="6418"/>
        <w:rPr>
          <w:sz w:val="22"/>
          <w:szCs w:val="22"/>
        </w:rPr>
      </w:pPr>
      <w:r w:rsidRPr="00822596">
        <w:rPr>
          <w:sz w:val="22"/>
          <w:szCs w:val="22"/>
        </w:rPr>
        <w:lastRenderedPageBreak/>
        <w:t>Приложение № 4</w:t>
      </w:r>
    </w:p>
    <w:p w:rsidR="00822596" w:rsidRPr="00822596" w:rsidRDefault="00822596" w:rsidP="00822596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822596">
        <w:rPr>
          <w:sz w:val="22"/>
          <w:szCs w:val="22"/>
        </w:rPr>
        <w:t>к договору № _____</w:t>
      </w:r>
    </w:p>
    <w:p w:rsidR="00822596" w:rsidRPr="00822596" w:rsidRDefault="00822596" w:rsidP="00822596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822596">
        <w:rPr>
          <w:sz w:val="22"/>
          <w:szCs w:val="22"/>
        </w:rPr>
        <w:t xml:space="preserve">от « ___» </w:t>
      </w:r>
      <w:r w:rsidRPr="00822596">
        <w:rPr>
          <w:sz w:val="22"/>
          <w:szCs w:val="22"/>
        </w:rPr>
        <w:tab/>
        <w:t>20__ г.</w:t>
      </w:r>
    </w:p>
    <w:p w:rsidR="00822596" w:rsidRPr="00822596" w:rsidRDefault="00822596" w:rsidP="00822596">
      <w:pPr>
        <w:keepNext/>
        <w:keepLines/>
        <w:ind w:left="20" w:right="20"/>
        <w:rPr>
          <w:sz w:val="22"/>
          <w:szCs w:val="22"/>
        </w:rPr>
      </w:pPr>
      <w:bookmarkStart w:id="13" w:name="bookmark21"/>
    </w:p>
    <w:p w:rsidR="00822596" w:rsidRPr="00822596" w:rsidRDefault="00822596" w:rsidP="00822596">
      <w:pPr>
        <w:keepNext/>
        <w:keepLines/>
        <w:ind w:left="20" w:right="20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822596" w:rsidRPr="00822596" w:rsidRDefault="00822596" w:rsidP="00822596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822596" w:rsidRPr="00822596" w:rsidRDefault="00822596" w:rsidP="00822596">
      <w:pPr>
        <w:keepNext/>
        <w:keepLines/>
        <w:numPr>
          <w:ilvl w:val="2"/>
          <w:numId w:val="9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822596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822596" w:rsidRPr="00822596" w:rsidRDefault="00822596" w:rsidP="00822596">
      <w:pPr>
        <w:numPr>
          <w:ilvl w:val="3"/>
          <w:numId w:val="9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822596" w:rsidRPr="00822596" w:rsidRDefault="00822596" w:rsidP="00822596">
      <w:pPr>
        <w:numPr>
          <w:ilvl w:val="3"/>
          <w:numId w:val="9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822596" w:rsidRPr="00822596" w:rsidRDefault="00822596" w:rsidP="00822596">
      <w:pPr>
        <w:numPr>
          <w:ilvl w:val="3"/>
          <w:numId w:val="9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822596" w:rsidRPr="00822596" w:rsidRDefault="00822596" w:rsidP="00822596">
      <w:pPr>
        <w:numPr>
          <w:ilvl w:val="3"/>
          <w:numId w:val="9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822596" w:rsidRPr="00822596" w:rsidRDefault="00822596" w:rsidP="00822596">
      <w:pPr>
        <w:keepNext/>
        <w:keepLines/>
        <w:numPr>
          <w:ilvl w:val="2"/>
          <w:numId w:val="9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82259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822596" w:rsidRPr="00822596" w:rsidRDefault="00822596" w:rsidP="00822596">
      <w:pPr>
        <w:numPr>
          <w:ilvl w:val="3"/>
          <w:numId w:val="9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822596" w:rsidRPr="00822596" w:rsidRDefault="00822596" w:rsidP="00822596">
      <w:pPr>
        <w:numPr>
          <w:ilvl w:val="3"/>
          <w:numId w:val="9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822596" w:rsidRPr="00822596" w:rsidRDefault="00822596" w:rsidP="00822596">
      <w:pPr>
        <w:numPr>
          <w:ilvl w:val="3"/>
          <w:numId w:val="9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Уведомление об аварии должно содержать следующую информацию:</w:t>
      </w:r>
    </w:p>
    <w:p w:rsidR="00822596" w:rsidRPr="00822596" w:rsidRDefault="00822596" w:rsidP="00822596">
      <w:pPr>
        <w:numPr>
          <w:ilvl w:val="0"/>
          <w:numId w:val="10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822596" w:rsidRPr="00822596" w:rsidRDefault="00822596" w:rsidP="00822596">
      <w:pPr>
        <w:numPr>
          <w:ilvl w:val="0"/>
          <w:numId w:val="10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местонахождение Объекта, на котором произошла авария;</w:t>
      </w:r>
    </w:p>
    <w:p w:rsidR="00822596" w:rsidRPr="00822596" w:rsidRDefault="00822596" w:rsidP="00822596">
      <w:pPr>
        <w:numPr>
          <w:ilvl w:val="0"/>
          <w:numId w:val="10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дату и время обнаружения аварии;</w:t>
      </w:r>
    </w:p>
    <w:p w:rsidR="00822596" w:rsidRPr="00822596" w:rsidRDefault="00822596" w:rsidP="00822596">
      <w:pPr>
        <w:numPr>
          <w:ilvl w:val="0"/>
          <w:numId w:val="10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дату, время и место проведения технического расследования;</w:t>
      </w:r>
    </w:p>
    <w:p w:rsidR="00822596" w:rsidRPr="00822596" w:rsidRDefault="00822596" w:rsidP="00822596">
      <w:pPr>
        <w:numPr>
          <w:ilvl w:val="0"/>
          <w:numId w:val="10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все известные факты, относящиеся к обстоятельствам аварии.</w:t>
      </w:r>
    </w:p>
    <w:p w:rsidR="00822596" w:rsidRPr="00822596" w:rsidRDefault="00822596" w:rsidP="00822596">
      <w:pPr>
        <w:keepNext/>
        <w:keepLines/>
        <w:numPr>
          <w:ilvl w:val="1"/>
          <w:numId w:val="10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82259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822596" w:rsidRPr="00822596" w:rsidRDefault="00822596" w:rsidP="00822596">
      <w:pPr>
        <w:numPr>
          <w:ilvl w:val="2"/>
          <w:numId w:val="10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822596">
        <w:rPr>
          <w:sz w:val="22"/>
          <w:szCs w:val="22"/>
        </w:rPr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822596" w:rsidRPr="00822596" w:rsidRDefault="00822596" w:rsidP="00822596">
      <w:pPr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822596" w:rsidRPr="00822596" w:rsidRDefault="00822596" w:rsidP="00822596">
      <w:pPr>
        <w:numPr>
          <w:ilvl w:val="2"/>
          <w:numId w:val="10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822596" w:rsidRPr="00822596" w:rsidRDefault="00822596" w:rsidP="0082259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822596" w:rsidRPr="00822596" w:rsidTr="003452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596" w:rsidRPr="00822596" w:rsidRDefault="00822596" w:rsidP="0034526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822596">
              <w:rPr>
                <w:rFonts w:ascii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596" w:rsidRPr="00822596" w:rsidRDefault="00822596" w:rsidP="0034526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822596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</w:tbl>
    <w:p w:rsidR="00822596" w:rsidRPr="00822596" w:rsidRDefault="00822596" w:rsidP="00822596">
      <w:pPr>
        <w:rPr>
          <w:vanish/>
          <w:sz w:val="22"/>
          <w:szCs w:val="22"/>
        </w:rPr>
      </w:pP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822596" w:rsidRPr="00822596" w:rsidTr="003452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596" w:rsidRPr="00822596" w:rsidRDefault="00822596" w:rsidP="00345265">
            <w:pPr>
              <w:pStyle w:val="Bodytext70"/>
              <w:rPr>
                <w:rFonts w:ascii="Times New Roman" w:hAnsi="Times New Roman" w:cs="Times New Roman"/>
              </w:rPr>
            </w:pPr>
            <w:r w:rsidRPr="0082259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596" w:rsidRPr="00822596" w:rsidRDefault="00822596" w:rsidP="00345265">
            <w:pPr>
              <w:rPr>
                <w:sz w:val="22"/>
                <w:szCs w:val="22"/>
              </w:rPr>
            </w:pPr>
            <w:r w:rsidRPr="00822596">
              <w:rPr>
                <w:sz w:val="22"/>
                <w:szCs w:val="22"/>
              </w:rPr>
              <w:t>_ ООО «СтройТехЭкспертиза», ИНН 7814398351</w:t>
            </w:r>
          </w:p>
        </w:tc>
      </w:tr>
      <w:tr w:rsidR="00822596" w:rsidRPr="00822596" w:rsidTr="003452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596" w:rsidRPr="00822596" w:rsidRDefault="00822596" w:rsidP="00345265">
            <w:pPr>
              <w:pStyle w:val="Bodytext70"/>
              <w:rPr>
                <w:rFonts w:ascii="Times New Roman" w:hAnsi="Times New Roman" w:cs="Times New Roman"/>
              </w:rPr>
            </w:pPr>
            <w:r w:rsidRPr="008225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596" w:rsidRPr="00822596" w:rsidRDefault="00822596" w:rsidP="00345265">
            <w:pPr>
              <w:rPr>
                <w:sz w:val="22"/>
                <w:szCs w:val="22"/>
              </w:rPr>
            </w:pPr>
            <w:r w:rsidRPr="00822596">
              <w:rPr>
                <w:sz w:val="22"/>
                <w:szCs w:val="22"/>
              </w:rPr>
              <w:t>_ ООО «Городской центр экспертиз-Север», ИНН 7816374814</w:t>
            </w:r>
          </w:p>
        </w:tc>
      </w:tr>
      <w:tr w:rsidR="00822596" w:rsidRPr="00822596" w:rsidTr="003452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596" w:rsidRPr="00822596" w:rsidRDefault="00822596" w:rsidP="00345265">
            <w:pPr>
              <w:pStyle w:val="Bodytext70"/>
              <w:rPr>
                <w:rFonts w:ascii="Times New Roman" w:hAnsi="Times New Roman" w:cs="Times New Roman"/>
              </w:rPr>
            </w:pPr>
            <w:r w:rsidRPr="008225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2596" w:rsidRPr="00822596" w:rsidRDefault="00822596" w:rsidP="00345265">
            <w:pPr>
              <w:rPr>
                <w:sz w:val="22"/>
                <w:szCs w:val="22"/>
              </w:rPr>
            </w:pPr>
            <w:r w:rsidRPr="00822596">
              <w:rPr>
                <w:sz w:val="22"/>
                <w:szCs w:val="22"/>
              </w:rPr>
              <w:t>_ ООО «ВЭСТ», ИНН 7810305540</w:t>
            </w:r>
          </w:p>
        </w:tc>
      </w:tr>
    </w:tbl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Заказчик</w:t>
      </w:r>
      <w:r w:rsidRPr="00822596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822596">
        <w:rPr>
          <w:rFonts w:ascii="Times New Roman" w:hAnsi="Times New Roman" w:cs="Times New Roman"/>
          <w:sz w:val="22"/>
          <w:szCs w:val="22"/>
        </w:rPr>
        <w:t>________________________</w:t>
      </w:r>
      <w:r w:rsidRPr="00822596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jc w:val="both"/>
        <w:rPr>
          <w:sz w:val="22"/>
          <w:szCs w:val="22"/>
          <w:lang w:val="en-US"/>
        </w:rPr>
      </w:pPr>
    </w:p>
    <w:p w:rsidR="00822596" w:rsidRPr="00822596" w:rsidRDefault="00822596" w:rsidP="00822596">
      <w:pPr>
        <w:rPr>
          <w:sz w:val="22"/>
          <w:szCs w:val="22"/>
          <w:lang w:val="en-US"/>
        </w:rPr>
      </w:pPr>
    </w:p>
    <w:p w:rsidR="00822596" w:rsidRPr="00822596" w:rsidRDefault="00822596" w:rsidP="00822596">
      <w:pPr>
        <w:jc w:val="center"/>
        <w:rPr>
          <w:bCs/>
          <w:sz w:val="22"/>
          <w:szCs w:val="22"/>
          <w:lang w:val="en-US"/>
        </w:rPr>
      </w:pPr>
      <w:r w:rsidRPr="00822596">
        <w:rPr>
          <w:bCs/>
          <w:sz w:val="22"/>
          <w:szCs w:val="22"/>
        </w:rPr>
        <w:t xml:space="preserve">          </w:t>
      </w:r>
    </w:p>
    <w:p w:rsidR="00822596" w:rsidRPr="00822596" w:rsidRDefault="00822596" w:rsidP="00822596">
      <w:pPr>
        <w:jc w:val="center"/>
        <w:rPr>
          <w:bCs/>
          <w:sz w:val="22"/>
          <w:szCs w:val="22"/>
          <w:lang w:val="en-US"/>
        </w:rPr>
      </w:pPr>
    </w:p>
    <w:p w:rsidR="00822596" w:rsidRPr="00822596" w:rsidRDefault="00822596" w:rsidP="00822596">
      <w:pPr>
        <w:jc w:val="center"/>
        <w:rPr>
          <w:bCs/>
          <w:sz w:val="22"/>
          <w:szCs w:val="22"/>
          <w:lang w:val="en-US"/>
        </w:rPr>
      </w:pPr>
    </w:p>
    <w:p w:rsidR="00822596" w:rsidRPr="00822596" w:rsidRDefault="00822596" w:rsidP="00822596">
      <w:pPr>
        <w:jc w:val="center"/>
        <w:rPr>
          <w:bCs/>
          <w:sz w:val="22"/>
          <w:szCs w:val="22"/>
          <w:lang w:val="en-US"/>
        </w:rPr>
      </w:pPr>
    </w:p>
    <w:p w:rsidR="00822596" w:rsidRPr="00822596" w:rsidRDefault="00822596" w:rsidP="00822596">
      <w:pPr>
        <w:pageBreakBefore/>
        <w:ind w:left="6373" w:firstLine="709"/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lastRenderedPageBreak/>
        <w:t xml:space="preserve">Приложение № </w:t>
      </w:r>
      <w:r w:rsidR="004F29F4">
        <w:rPr>
          <w:sz w:val="22"/>
          <w:szCs w:val="22"/>
        </w:rPr>
        <w:t>6</w:t>
      </w:r>
    </w:p>
    <w:p w:rsidR="00822596" w:rsidRPr="00822596" w:rsidRDefault="00822596" w:rsidP="00822596">
      <w:pPr>
        <w:jc w:val="center"/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t xml:space="preserve"> </w:t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</w:r>
      <w:r w:rsidRPr="00822596">
        <w:rPr>
          <w:bCs/>
          <w:sz w:val="22"/>
          <w:szCs w:val="22"/>
        </w:rPr>
        <w:tab/>
        <w:t xml:space="preserve">              к договору №_____</w:t>
      </w:r>
    </w:p>
    <w:p w:rsidR="00822596" w:rsidRPr="00822596" w:rsidRDefault="00822596" w:rsidP="00822596">
      <w:pPr>
        <w:ind w:left="7080"/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t>от «    » _____________</w:t>
      </w:r>
    </w:p>
    <w:p w:rsidR="00822596" w:rsidRPr="00822596" w:rsidRDefault="00822596" w:rsidP="00822596">
      <w:pPr>
        <w:rPr>
          <w:bCs/>
          <w:sz w:val="22"/>
          <w:szCs w:val="22"/>
        </w:rPr>
      </w:pPr>
    </w:p>
    <w:p w:rsidR="00822596" w:rsidRDefault="00822596" w:rsidP="00822596">
      <w:pPr>
        <w:keepNext/>
        <w:keepLines/>
        <w:ind w:left="20" w:right="20"/>
        <w:jc w:val="center"/>
        <w:rPr>
          <w:sz w:val="22"/>
          <w:szCs w:val="22"/>
        </w:rPr>
      </w:pPr>
      <w:r w:rsidRPr="00822596">
        <w:rPr>
          <w:sz w:val="22"/>
          <w:szCs w:val="22"/>
        </w:rPr>
        <w:t>Перечень и порядок страхования рисков.</w:t>
      </w:r>
    </w:p>
    <w:p w:rsidR="00F10AE3" w:rsidRPr="00822596" w:rsidRDefault="00F10AE3" w:rsidP="00822596">
      <w:pPr>
        <w:keepNext/>
        <w:keepLines/>
        <w:ind w:left="20" w:right="20"/>
        <w:jc w:val="center"/>
        <w:rPr>
          <w:sz w:val="22"/>
          <w:szCs w:val="22"/>
        </w:rPr>
      </w:pPr>
    </w:p>
    <w:p w:rsidR="00822596" w:rsidRPr="00822596" w:rsidRDefault="00822596" w:rsidP="00822596">
      <w:pPr>
        <w:jc w:val="center"/>
        <w:rPr>
          <w:bCs/>
          <w:sz w:val="22"/>
          <w:szCs w:val="22"/>
        </w:rPr>
      </w:pPr>
      <w:r w:rsidRPr="00822596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822596" w:rsidRPr="00822596" w:rsidRDefault="00822596" w:rsidP="00822596">
      <w:pPr>
        <w:rPr>
          <w:bCs/>
          <w:sz w:val="22"/>
          <w:szCs w:val="22"/>
        </w:rPr>
      </w:pPr>
    </w:p>
    <w:p w:rsidR="00822596" w:rsidRPr="00822596" w:rsidRDefault="00822596" w:rsidP="00822596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822596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822596" w:rsidRPr="00822596" w:rsidRDefault="00822596" w:rsidP="00822596">
      <w:pPr>
        <w:numPr>
          <w:ilvl w:val="0"/>
          <w:numId w:val="20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822596" w:rsidRPr="00822596" w:rsidRDefault="00822596" w:rsidP="00822596">
      <w:pPr>
        <w:numPr>
          <w:ilvl w:val="0"/>
          <w:numId w:val="20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822596" w:rsidRPr="00822596" w:rsidRDefault="00822596" w:rsidP="00822596">
      <w:pPr>
        <w:numPr>
          <w:ilvl w:val="0"/>
          <w:numId w:val="20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822596" w:rsidRPr="00822596" w:rsidRDefault="00822596" w:rsidP="00822596">
      <w:pPr>
        <w:numPr>
          <w:ilvl w:val="0"/>
          <w:numId w:val="20"/>
        </w:numPr>
        <w:jc w:val="both"/>
        <w:rPr>
          <w:sz w:val="22"/>
          <w:szCs w:val="22"/>
        </w:rPr>
      </w:pPr>
      <w:r w:rsidRPr="00822596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822596" w:rsidRPr="00822596" w:rsidRDefault="00822596" w:rsidP="00822596">
      <w:pPr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ind w:left="6420"/>
        <w:jc w:val="right"/>
        <w:rPr>
          <w:color w:val="000000"/>
          <w:sz w:val="22"/>
          <w:szCs w:val="22"/>
        </w:rPr>
      </w:pPr>
      <w:r w:rsidRPr="00822596">
        <w:rPr>
          <w:color w:val="000000"/>
          <w:sz w:val="22"/>
          <w:szCs w:val="22"/>
        </w:rPr>
        <w:t xml:space="preserve">Приложение № </w:t>
      </w:r>
      <w:r w:rsidR="007C0BD2">
        <w:rPr>
          <w:sz w:val="22"/>
          <w:szCs w:val="22"/>
        </w:rPr>
        <w:t>9</w:t>
      </w:r>
    </w:p>
    <w:p w:rsidR="00822596" w:rsidRPr="00822596" w:rsidRDefault="00822596" w:rsidP="00822596">
      <w:pPr>
        <w:tabs>
          <w:tab w:val="left" w:leader="underscore" w:pos="8472"/>
        </w:tabs>
        <w:ind w:left="6420"/>
        <w:jc w:val="right"/>
        <w:rPr>
          <w:color w:val="000000"/>
          <w:sz w:val="22"/>
          <w:szCs w:val="22"/>
        </w:rPr>
      </w:pPr>
      <w:r w:rsidRPr="00822596">
        <w:rPr>
          <w:color w:val="000000"/>
          <w:sz w:val="22"/>
          <w:szCs w:val="22"/>
        </w:rPr>
        <w:t>к договору №</w:t>
      </w:r>
      <w:r w:rsidRPr="00822596">
        <w:rPr>
          <w:color w:val="000000"/>
          <w:sz w:val="22"/>
          <w:szCs w:val="22"/>
        </w:rPr>
        <w:tab/>
      </w:r>
    </w:p>
    <w:p w:rsidR="00822596" w:rsidRPr="00822596" w:rsidRDefault="00822596" w:rsidP="00822596">
      <w:pPr>
        <w:tabs>
          <w:tab w:val="left" w:leader="underscore" w:pos="7914"/>
        </w:tabs>
        <w:ind w:left="6420"/>
        <w:jc w:val="right"/>
        <w:rPr>
          <w:color w:val="000000"/>
          <w:sz w:val="22"/>
          <w:szCs w:val="22"/>
        </w:rPr>
      </w:pPr>
      <w:r w:rsidRPr="00822596">
        <w:rPr>
          <w:color w:val="000000"/>
          <w:sz w:val="22"/>
          <w:szCs w:val="22"/>
        </w:rPr>
        <w:t xml:space="preserve">от « ___» </w:t>
      </w:r>
      <w:r w:rsidRPr="00822596">
        <w:rPr>
          <w:color w:val="000000"/>
          <w:sz w:val="22"/>
          <w:szCs w:val="22"/>
        </w:rPr>
        <w:tab/>
        <w:t>20__ г.</w:t>
      </w: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822596" w:rsidRPr="00822596" w:rsidRDefault="00822596" w:rsidP="0082259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822596">
        <w:rPr>
          <w:rFonts w:ascii="Times New Roman" w:hAnsi="Times New Roman" w:cs="Times New Roman"/>
        </w:rPr>
        <w:t>Соглашение о предоставлении сведений</w:t>
      </w:r>
    </w:p>
    <w:p w:rsidR="00822596" w:rsidRPr="00822596" w:rsidRDefault="00822596" w:rsidP="00822596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822596">
        <w:rPr>
          <w:rFonts w:ascii="Times New Roman" w:hAnsi="Times New Roman" w:cs="Times New Roman"/>
        </w:rPr>
        <w:t xml:space="preserve">                                к договору № _________/__________от «____»_________201__г.</w:t>
      </w: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822596">
        <w:rPr>
          <w:rFonts w:ascii="Times New Roman" w:hAnsi="Times New Roman" w:cs="Times New Roman"/>
          <w:i/>
        </w:rPr>
        <w:t>г.</w:t>
      </w:r>
      <w:r w:rsidRPr="00822596">
        <w:rPr>
          <w:rFonts w:ascii="Times New Roman" w:hAnsi="Times New Roman" w:cs="Times New Roman"/>
        </w:rPr>
        <w:t xml:space="preserve">                                        </w:t>
      </w:r>
      <w:r w:rsidRPr="00822596">
        <w:rPr>
          <w:rFonts w:ascii="Times New Roman" w:hAnsi="Times New Roman" w:cs="Times New Roman"/>
          <w:i/>
        </w:rPr>
        <w:t xml:space="preserve">                                                                               </w:t>
      </w:r>
      <w:r w:rsidRPr="00822596">
        <w:rPr>
          <w:rFonts w:ascii="Times New Roman" w:hAnsi="Times New Roman" w:cs="Times New Roman"/>
        </w:rPr>
        <w:t>«___» __________201__г.</w:t>
      </w: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822596">
        <w:rPr>
          <w:rStyle w:val="Barcode"/>
          <w:rFonts w:ascii="Times New Roman" w:hAnsi="Times New Roman" w:cs="Times New Roman"/>
          <w:color w:val="000000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822596" w:rsidRPr="00822596" w:rsidRDefault="00822596" w:rsidP="008225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822596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822596" w:rsidRPr="00822596" w:rsidRDefault="00822596" w:rsidP="00822596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822596">
        <w:rPr>
          <w:rStyle w:val="Barcode"/>
          <w:rFonts w:ascii="Times New Roman" w:hAnsi="Times New Roman" w:cs="Times New Roman"/>
        </w:rPr>
        <w:tab/>
      </w:r>
      <w:r w:rsidRPr="00822596">
        <w:rPr>
          <w:rStyle w:val="Barcode"/>
          <w:rFonts w:ascii="Times New Roman" w:hAnsi="Times New Roman" w:cs="Times New Roman"/>
        </w:rPr>
        <w:tab/>
      </w:r>
      <w:r w:rsidRPr="00822596">
        <w:rPr>
          <w:rFonts w:ascii="Times New Roman" w:hAnsi="Times New Roman" w:cs="Times New Roman"/>
          <w:shd w:val="clear" w:color="auto" w:fill="FFFFFF"/>
        </w:rPr>
        <w:t>Подрядчик</w:t>
      </w:r>
      <w:r w:rsidRPr="00822596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822596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822596" w:rsidRPr="00822596" w:rsidRDefault="00822596" w:rsidP="00822596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822596">
        <w:rPr>
          <w:rFonts w:ascii="Times New Roman" w:hAnsi="Times New Roman" w:cs="Times New Roman"/>
          <w:shd w:val="clear" w:color="auto" w:fill="FFFFFF"/>
        </w:rPr>
        <w:tab/>
      </w:r>
      <w:r w:rsidRPr="00822596">
        <w:rPr>
          <w:rFonts w:ascii="Times New Roman" w:hAnsi="Times New Roman" w:cs="Times New Roman"/>
          <w:shd w:val="clear" w:color="auto" w:fill="FFFFFF"/>
        </w:rPr>
        <w:tab/>
        <w:t>Подрядчик</w:t>
      </w:r>
      <w:r w:rsidRPr="00822596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822596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822596" w:rsidRPr="00822596" w:rsidRDefault="00822596" w:rsidP="00822596">
      <w:pPr>
        <w:tabs>
          <w:tab w:val="left" w:pos="567"/>
          <w:tab w:val="left" w:pos="851"/>
        </w:tabs>
        <w:ind w:left="1134"/>
        <w:jc w:val="both"/>
        <w:rPr>
          <w:sz w:val="22"/>
          <w:szCs w:val="22"/>
        </w:rPr>
      </w:pPr>
    </w:p>
    <w:p w:rsidR="00822596" w:rsidRPr="00822596" w:rsidRDefault="00822596" w:rsidP="00822596">
      <w:pPr>
        <w:tabs>
          <w:tab w:val="left" w:pos="567"/>
          <w:tab w:val="left" w:pos="851"/>
        </w:tabs>
        <w:jc w:val="both"/>
        <w:rPr>
          <w:sz w:val="22"/>
          <w:szCs w:val="22"/>
        </w:rPr>
      </w:pPr>
    </w:p>
    <w:p w:rsidR="00822596" w:rsidRPr="00822596" w:rsidRDefault="00822596" w:rsidP="00822596">
      <w:pPr>
        <w:tabs>
          <w:tab w:val="left" w:pos="567"/>
          <w:tab w:val="left" w:pos="851"/>
        </w:tabs>
        <w:jc w:val="both"/>
        <w:rPr>
          <w:sz w:val="22"/>
          <w:szCs w:val="22"/>
        </w:rPr>
      </w:pPr>
    </w:p>
    <w:p w:rsidR="00822596" w:rsidRPr="00822596" w:rsidRDefault="00822596" w:rsidP="00822596">
      <w:pPr>
        <w:tabs>
          <w:tab w:val="left" w:pos="567"/>
          <w:tab w:val="left" w:pos="851"/>
        </w:tabs>
        <w:jc w:val="both"/>
        <w:rPr>
          <w:sz w:val="22"/>
          <w:szCs w:val="22"/>
        </w:rPr>
      </w:pPr>
    </w:p>
    <w:p w:rsidR="00822596" w:rsidRPr="00822596" w:rsidRDefault="00822596" w:rsidP="00822596">
      <w:pPr>
        <w:tabs>
          <w:tab w:val="left" w:pos="567"/>
          <w:tab w:val="left" w:pos="851"/>
        </w:tabs>
        <w:jc w:val="both"/>
        <w:rPr>
          <w:sz w:val="22"/>
          <w:szCs w:val="22"/>
        </w:rPr>
      </w:pPr>
      <w:r w:rsidRPr="00822596">
        <w:rPr>
          <w:sz w:val="22"/>
          <w:szCs w:val="22"/>
        </w:rPr>
        <w:t xml:space="preserve">  </w:t>
      </w:r>
      <w:r w:rsidRPr="00822596">
        <w:rPr>
          <w:rStyle w:val="Barcode"/>
          <w:color w:val="000000"/>
          <w:sz w:val="22"/>
          <w:szCs w:val="22"/>
        </w:rPr>
        <w:t>Подрядчик ________________      Заказчик ____________________________</w:t>
      </w:r>
    </w:p>
    <w:p w:rsidR="00822596" w:rsidRPr="00822596" w:rsidRDefault="00822596" w:rsidP="00822596">
      <w:pPr>
        <w:rPr>
          <w:sz w:val="22"/>
          <w:szCs w:val="22"/>
        </w:rPr>
      </w:pPr>
    </w:p>
    <w:p w:rsidR="00822596" w:rsidRPr="00822596" w:rsidRDefault="00822596" w:rsidP="00822596">
      <w:pPr>
        <w:rPr>
          <w:sz w:val="22"/>
          <w:szCs w:val="22"/>
        </w:rPr>
      </w:pPr>
    </w:p>
    <w:p w:rsidR="00345265" w:rsidRPr="00822596" w:rsidRDefault="00345265">
      <w:pPr>
        <w:rPr>
          <w:sz w:val="22"/>
          <w:szCs w:val="22"/>
        </w:rPr>
      </w:pPr>
    </w:p>
    <w:sectPr w:rsidR="00345265" w:rsidRPr="00822596" w:rsidSect="00345265">
      <w:footerReference w:type="even" r:id="rId9"/>
      <w:footerReference w:type="default" r:id="rId10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A4E" w:rsidRDefault="00277A4E" w:rsidP="00822596">
      <w:r>
        <w:separator/>
      </w:r>
    </w:p>
  </w:endnote>
  <w:endnote w:type="continuationSeparator" w:id="0">
    <w:p w:rsidR="00277A4E" w:rsidRDefault="00277A4E" w:rsidP="0082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A4E" w:rsidRDefault="00277A4E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277A4E" w:rsidRDefault="00277A4E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A4E" w:rsidRDefault="00277A4E">
    <w:pPr>
      <w:pStyle w:val="a8"/>
      <w:jc w:val="right"/>
    </w:pPr>
    <w:r w:rsidRPr="00A4608C">
      <w:fldChar w:fldCharType="begin"/>
    </w:r>
    <w:r w:rsidRPr="00A4608C">
      <w:instrText>PAGE   \* MERGEFORMAT</w:instrText>
    </w:r>
    <w:r w:rsidRPr="00A4608C">
      <w:fldChar w:fldCharType="separate"/>
    </w:r>
    <w:r w:rsidR="00BE63C8">
      <w:rPr>
        <w:noProof/>
      </w:rPr>
      <w:t>1</w:t>
    </w:r>
    <w:r w:rsidRPr="00A4608C">
      <w:fldChar w:fldCharType="end"/>
    </w:r>
  </w:p>
  <w:p w:rsidR="00277A4E" w:rsidRDefault="00277A4E" w:rsidP="00345265">
    <w:pPr>
      <w:pStyle w:val="a8"/>
    </w:pPr>
    <w:permStart w:id="1504867187" w:edGrp="everyone"/>
    <w:r>
      <w:rPr>
        <w:b/>
        <w:i/>
      </w:rPr>
      <w:t>Нет</w:t>
    </w:r>
    <w:r w:rsidRPr="00B635BD">
      <w:rPr>
        <w:b/>
        <w:i/>
      </w:rPr>
      <w:t>иповой договор</w:t>
    </w:r>
    <w:r>
      <w:rPr>
        <w:b/>
        <w:i/>
      </w:rPr>
      <w:tab/>
    </w:r>
    <w:r>
      <w:rPr>
        <w:b/>
        <w:i/>
      </w:rPr>
      <w:tab/>
    </w:r>
    <w:permEnd w:id="1504867187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A4E" w:rsidRDefault="00277A4E" w:rsidP="00822596">
      <w:r>
        <w:separator/>
      </w:r>
    </w:p>
  </w:footnote>
  <w:footnote w:type="continuationSeparator" w:id="0">
    <w:p w:rsidR="00277A4E" w:rsidRDefault="00277A4E" w:rsidP="00822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 w15:restartNumberingAfterBreak="0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 w15:restartNumberingAfterBreak="0">
    <w:nsid w:val="191D34DB"/>
    <w:multiLevelType w:val="multilevel"/>
    <w:tmpl w:val="504C09C4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A491464"/>
    <w:multiLevelType w:val="multilevel"/>
    <w:tmpl w:val="4880DF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36"/>
        </w:tabs>
        <w:ind w:left="1936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 w15:restartNumberingAfterBreak="0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 w15:restartNumberingAfterBreak="0">
    <w:nsid w:val="3470730B"/>
    <w:multiLevelType w:val="multilevel"/>
    <w:tmpl w:val="0576F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3796D"/>
    <w:multiLevelType w:val="multilevel"/>
    <w:tmpl w:val="AFA83D6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E0F4B3C"/>
    <w:multiLevelType w:val="multilevel"/>
    <w:tmpl w:val="940E542C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 w15:restartNumberingAfterBreak="0">
    <w:nsid w:val="5B7F5EFD"/>
    <w:multiLevelType w:val="hybridMultilevel"/>
    <w:tmpl w:val="A45E55D8"/>
    <w:lvl w:ilvl="0" w:tplc="464E72E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18"/>
  </w:num>
  <w:num w:numId="5">
    <w:abstractNumId w:val="15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2"/>
  </w:num>
  <w:num w:numId="12">
    <w:abstractNumId w:val="10"/>
  </w:num>
  <w:num w:numId="13">
    <w:abstractNumId w:val="0"/>
  </w:num>
  <w:num w:numId="14">
    <w:abstractNumId w:val="19"/>
  </w:num>
  <w:num w:numId="15">
    <w:abstractNumId w:val="20"/>
  </w:num>
  <w:num w:numId="16">
    <w:abstractNumId w:val="16"/>
  </w:num>
  <w:num w:numId="17">
    <w:abstractNumId w:val="2"/>
  </w:num>
  <w:num w:numId="18">
    <w:abstractNumId w:val="1"/>
  </w:num>
  <w:num w:numId="19">
    <w:abstractNumId w:val="6"/>
  </w:num>
  <w:num w:numId="20">
    <w:abstractNumId w:val="13"/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96"/>
    <w:rsid w:val="0000483C"/>
    <w:rsid w:val="000167F4"/>
    <w:rsid w:val="0001728D"/>
    <w:rsid w:val="00023709"/>
    <w:rsid w:val="000319F2"/>
    <w:rsid w:val="00033BA2"/>
    <w:rsid w:val="0003403F"/>
    <w:rsid w:val="00045CBE"/>
    <w:rsid w:val="00050D16"/>
    <w:rsid w:val="000706DB"/>
    <w:rsid w:val="00072625"/>
    <w:rsid w:val="000751F3"/>
    <w:rsid w:val="00076A54"/>
    <w:rsid w:val="0008023E"/>
    <w:rsid w:val="00082AE9"/>
    <w:rsid w:val="00087E34"/>
    <w:rsid w:val="00096017"/>
    <w:rsid w:val="0009619B"/>
    <w:rsid w:val="000A33B5"/>
    <w:rsid w:val="000A3580"/>
    <w:rsid w:val="000A41E9"/>
    <w:rsid w:val="000A4659"/>
    <w:rsid w:val="000A72DE"/>
    <w:rsid w:val="000B1163"/>
    <w:rsid w:val="000B11F5"/>
    <w:rsid w:val="000B245A"/>
    <w:rsid w:val="000B5ED7"/>
    <w:rsid w:val="000B79BD"/>
    <w:rsid w:val="000C44F0"/>
    <w:rsid w:val="000C5E2E"/>
    <w:rsid w:val="000C6006"/>
    <w:rsid w:val="000C7175"/>
    <w:rsid w:val="000D3220"/>
    <w:rsid w:val="000D39B5"/>
    <w:rsid w:val="000D5E3D"/>
    <w:rsid w:val="000D7CCF"/>
    <w:rsid w:val="000E5584"/>
    <w:rsid w:val="000E701A"/>
    <w:rsid w:val="000E74E3"/>
    <w:rsid w:val="000F29AA"/>
    <w:rsid w:val="000F3B5E"/>
    <w:rsid w:val="000F3BF5"/>
    <w:rsid w:val="000F69A5"/>
    <w:rsid w:val="000F798C"/>
    <w:rsid w:val="001012E5"/>
    <w:rsid w:val="00101637"/>
    <w:rsid w:val="001060C3"/>
    <w:rsid w:val="00107686"/>
    <w:rsid w:val="00107BD0"/>
    <w:rsid w:val="00112973"/>
    <w:rsid w:val="001131F2"/>
    <w:rsid w:val="001161AC"/>
    <w:rsid w:val="001233CF"/>
    <w:rsid w:val="00126CEF"/>
    <w:rsid w:val="00134D72"/>
    <w:rsid w:val="00136299"/>
    <w:rsid w:val="00147CA0"/>
    <w:rsid w:val="00151A25"/>
    <w:rsid w:val="001528E9"/>
    <w:rsid w:val="00152B11"/>
    <w:rsid w:val="001553F6"/>
    <w:rsid w:val="00155C1B"/>
    <w:rsid w:val="001578E2"/>
    <w:rsid w:val="00163FAC"/>
    <w:rsid w:val="00174F40"/>
    <w:rsid w:val="00175214"/>
    <w:rsid w:val="00182F9F"/>
    <w:rsid w:val="00190265"/>
    <w:rsid w:val="00190954"/>
    <w:rsid w:val="00191EC8"/>
    <w:rsid w:val="00192464"/>
    <w:rsid w:val="00192BAC"/>
    <w:rsid w:val="001935D5"/>
    <w:rsid w:val="00194356"/>
    <w:rsid w:val="00194419"/>
    <w:rsid w:val="001A2904"/>
    <w:rsid w:val="001A587F"/>
    <w:rsid w:val="001B1E2F"/>
    <w:rsid w:val="001B56EE"/>
    <w:rsid w:val="001C1E46"/>
    <w:rsid w:val="001C21AC"/>
    <w:rsid w:val="001C2DB1"/>
    <w:rsid w:val="001D1C90"/>
    <w:rsid w:val="001D40BA"/>
    <w:rsid w:val="001D6DBB"/>
    <w:rsid w:val="001D7C2D"/>
    <w:rsid w:val="001E041E"/>
    <w:rsid w:val="001F2B48"/>
    <w:rsid w:val="001F5C0E"/>
    <w:rsid w:val="002031D8"/>
    <w:rsid w:val="00203803"/>
    <w:rsid w:val="00215130"/>
    <w:rsid w:val="00223775"/>
    <w:rsid w:val="00232DAA"/>
    <w:rsid w:val="00233264"/>
    <w:rsid w:val="00233F76"/>
    <w:rsid w:val="002364EC"/>
    <w:rsid w:val="002402A7"/>
    <w:rsid w:val="00240EBF"/>
    <w:rsid w:val="002442E7"/>
    <w:rsid w:val="00245BDD"/>
    <w:rsid w:val="0024626C"/>
    <w:rsid w:val="002505CB"/>
    <w:rsid w:val="00251838"/>
    <w:rsid w:val="0025335A"/>
    <w:rsid w:val="00253886"/>
    <w:rsid w:val="00254544"/>
    <w:rsid w:val="00267E5D"/>
    <w:rsid w:val="00271141"/>
    <w:rsid w:val="002740D1"/>
    <w:rsid w:val="00277A4E"/>
    <w:rsid w:val="00277FE9"/>
    <w:rsid w:val="00282257"/>
    <w:rsid w:val="0029041B"/>
    <w:rsid w:val="0029212A"/>
    <w:rsid w:val="00292984"/>
    <w:rsid w:val="002949E2"/>
    <w:rsid w:val="00295BEE"/>
    <w:rsid w:val="002A0273"/>
    <w:rsid w:val="002B06A8"/>
    <w:rsid w:val="002B4EB6"/>
    <w:rsid w:val="002B7031"/>
    <w:rsid w:val="002B72CC"/>
    <w:rsid w:val="002B7DEC"/>
    <w:rsid w:val="002C552E"/>
    <w:rsid w:val="002C7E28"/>
    <w:rsid w:val="002D25DE"/>
    <w:rsid w:val="002D4BBD"/>
    <w:rsid w:val="002D623B"/>
    <w:rsid w:val="002E0021"/>
    <w:rsid w:val="002E2C34"/>
    <w:rsid w:val="002E63DA"/>
    <w:rsid w:val="002F3CCC"/>
    <w:rsid w:val="00300D93"/>
    <w:rsid w:val="00301516"/>
    <w:rsid w:val="00302E00"/>
    <w:rsid w:val="00310D0A"/>
    <w:rsid w:val="00312CBE"/>
    <w:rsid w:val="0031431E"/>
    <w:rsid w:val="00327EDA"/>
    <w:rsid w:val="00330EA3"/>
    <w:rsid w:val="00334BAB"/>
    <w:rsid w:val="003356F5"/>
    <w:rsid w:val="00336D14"/>
    <w:rsid w:val="00345265"/>
    <w:rsid w:val="00362109"/>
    <w:rsid w:val="00362E85"/>
    <w:rsid w:val="003672A9"/>
    <w:rsid w:val="003747B7"/>
    <w:rsid w:val="003827FB"/>
    <w:rsid w:val="00382B66"/>
    <w:rsid w:val="003853A8"/>
    <w:rsid w:val="0039218E"/>
    <w:rsid w:val="003A1CA2"/>
    <w:rsid w:val="003A729C"/>
    <w:rsid w:val="003B12DA"/>
    <w:rsid w:val="003B41DB"/>
    <w:rsid w:val="003B61BF"/>
    <w:rsid w:val="003B65E0"/>
    <w:rsid w:val="003B6D92"/>
    <w:rsid w:val="003C1AAF"/>
    <w:rsid w:val="003D0AFD"/>
    <w:rsid w:val="00404500"/>
    <w:rsid w:val="0040667F"/>
    <w:rsid w:val="0040689C"/>
    <w:rsid w:val="00407267"/>
    <w:rsid w:val="004109A3"/>
    <w:rsid w:val="00413B2A"/>
    <w:rsid w:val="0041616F"/>
    <w:rsid w:val="00416E8C"/>
    <w:rsid w:val="00417BB5"/>
    <w:rsid w:val="00422D50"/>
    <w:rsid w:val="0042318C"/>
    <w:rsid w:val="00423B99"/>
    <w:rsid w:val="00424DF0"/>
    <w:rsid w:val="0042662C"/>
    <w:rsid w:val="00430694"/>
    <w:rsid w:val="00434234"/>
    <w:rsid w:val="004406A0"/>
    <w:rsid w:val="00450984"/>
    <w:rsid w:val="0045197D"/>
    <w:rsid w:val="0046198F"/>
    <w:rsid w:val="00465427"/>
    <w:rsid w:val="0046774A"/>
    <w:rsid w:val="00471A4C"/>
    <w:rsid w:val="00472690"/>
    <w:rsid w:val="00473F49"/>
    <w:rsid w:val="0047767C"/>
    <w:rsid w:val="0048656A"/>
    <w:rsid w:val="00495FEF"/>
    <w:rsid w:val="004A00C5"/>
    <w:rsid w:val="004A1B5A"/>
    <w:rsid w:val="004A61C4"/>
    <w:rsid w:val="004A7B01"/>
    <w:rsid w:val="004B0757"/>
    <w:rsid w:val="004B0ECA"/>
    <w:rsid w:val="004B454D"/>
    <w:rsid w:val="004B64A1"/>
    <w:rsid w:val="004B7AB3"/>
    <w:rsid w:val="004C0345"/>
    <w:rsid w:val="004C1D1E"/>
    <w:rsid w:val="004C52FB"/>
    <w:rsid w:val="004D0A27"/>
    <w:rsid w:val="004D1449"/>
    <w:rsid w:val="004E265E"/>
    <w:rsid w:val="004E3579"/>
    <w:rsid w:val="004E60BC"/>
    <w:rsid w:val="004E6514"/>
    <w:rsid w:val="004E6FA6"/>
    <w:rsid w:val="004F26D0"/>
    <w:rsid w:val="004F29F4"/>
    <w:rsid w:val="004F6FF8"/>
    <w:rsid w:val="005015F6"/>
    <w:rsid w:val="00506241"/>
    <w:rsid w:val="00506403"/>
    <w:rsid w:val="005072F5"/>
    <w:rsid w:val="00513E05"/>
    <w:rsid w:val="005149CE"/>
    <w:rsid w:val="0052012C"/>
    <w:rsid w:val="00524B0B"/>
    <w:rsid w:val="005329A1"/>
    <w:rsid w:val="00533B30"/>
    <w:rsid w:val="005353F3"/>
    <w:rsid w:val="00535701"/>
    <w:rsid w:val="005437F3"/>
    <w:rsid w:val="00543D24"/>
    <w:rsid w:val="00545025"/>
    <w:rsid w:val="00561647"/>
    <w:rsid w:val="005744C2"/>
    <w:rsid w:val="00581D95"/>
    <w:rsid w:val="005855F9"/>
    <w:rsid w:val="005902DC"/>
    <w:rsid w:val="005913FD"/>
    <w:rsid w:val="00592028"/>
    <w:rsid w:val="005A16FC"/>
    <w:rsid w:val="005A3759"/>
    <w:rsid w:val="005A574A"/>
    <w:rsid w:val="005B04A4"/>
    <w:rsid w:val="005B5644"/>
    <w:rsid w:val="005B5C28"/>
    <w:rsid w:val="005C3B69"/>
    <w:rsid w:val="005D5074"/>
    <w:rsid w:val="005D5DFF"/>
    <w:rsid w:val="005E1A28"/>
    <w:rsid w:val="005E2B19"/>
    <w:rsid w:val="005E4EE0"/>
    <w:rsid w:val="005F0253"/>
    <w:rsid w:val="005F2A4D"/>
    <w:rsid w:val="00604A3E"/>
    <w:rsid w:val="00613052"/>
    <w:rsid w:val="006130D7"/>
    <w:rsid w:val="0061325C"/>
    <w:rsid w:val="00614A2B"/>
    <w:rsid w:val="00620341"/>
    <w:rsid w:val="0062039D"/>
    <w:rsid w:val="00620543"/>
    <w:rsid w:val="0062094D"/>
    <w:rsid w:val="006217A0"/>
    <w:rsid w:val="00621DC8"/>
    <w:rsid w:val="0063550D"/>
    <w:rsid w:val="006519C1"/>
    <w:rsid w:val="0065420F"/>
    <w:rsid w:val="00655C8B"/>
    <w:rsid w:val="006562F6"/>
    <w:rsid w:val="00664715"/>
    <w:rsid w:val="00666DB2"/>
    <w:rsid w:val="00667FC8"/>
    <w:rsid w:val="00671ADE"/>
    <w:rsid w:val="0067783B"/>
    <w:rsid w:val="00685F5E"/>
    <w:rsid w:val="006876AF"/>
    <w:rsid w:val="00687F9C"/>
    <w:rsid w:val="00695B49"/>
    <w:rsid w:val="006965E4"/>
    <w:rsid w:val="00697283"/>
    <w:rsid w:val="00697BE1"/>
    <w:rsid w:val="006A030C"/>
    <w:rsid w:val="006A2EE8"/>
    <w:rsid w:val="006A678A"/>
    <w:rsid w:val="006B2B7D"/>
    <w:rsid w:val="006B313C"/>
    <w:rsid w:val="006C0589"/>
    <w:rsid w:val="006C3995"/>
    <w:rsid w:val="006C4E60"/>
    <w:rsid w:val="006D179E"/>
    <w:rsid w:val="006D6008"/>
    <w:rsid w:val="006E0AD0"/>
    <w:rsid w:val="006E3000"/>
    <w:rsid w:val="006E40E6"/>
    <w:rsid w:val="006E4EA9"/>
    <w:rsid w:val="006F1C1D"/>
    <w:rsid w:val="006F44CF"/>
    <w:rsid w:val="006F4FED"/>
    <w:rsid w:val="006F6465"/>
    <w:rsid w:val="006F6D4A"/>
    <w:rsid w:val="00701C36"/>
    <w:rsid w:val="007039D3"/>
    <w:rsid w:val="0070402B"/>
    <w:rsid w:val="007079F4"/>
    <w:rsid w:val="007121FB"/>
    <w:rsid w:val="00712ACA"/>
    <w:rsid w:val="00713CD9"/>
    <w:rsid w:val="00720B53"/>
    <w:rsid w:val="00722576"/>
    <w:rsid w:val="00724EF0"/>
    <w:rsid w:val="00725075"/>
    <w:rsid w:val="00730B5B"/>
    <w:rsid w:val="00731B0D"/>
    <w:rsid w:val="0075177A"/>
    <w:rsid w:val="00751951"/>
    <w:rsid w:val="0075246A"/>
    <w:rsid w:val="00753930"/>
    <w:rsid w:val="00756DA2"/>
    <w:rsid w:val="007615BB"/>
    <w:rsid w:val="0076292F"/>
    <w:rsid w:val="0076722E"/>
    <w:rsid w:val="0077387A"/>
    <w:rsid w:val="00774EA6"/>
    <w:rsid w:val="0077519E"/>
    <w:rsid w:val="00775D0C"/>
    <w:rsid w:val="00776830"/>
    <w:rsid w:val="007768F0"/>
    <w:rsid w:val="00783BA0"/>
    <w:rsid w:val="00784FC1"/>
    <w:rsid w:val="007957F3"/>
    <w:rsid w:val="007A5133"/>
    <w:rsid w:val="007B37C0"/>
    <w:rsid w:val="007B635A"/>
    <w:rsid w:val="007C0559"/>
    <w:rsid w:val="007C05D8"/>
    <w:rsid w:val="007C0BD2"/>
    <w:rsid w:val="007C2FF7"/>
    <w:rsid w:val="007D036A"/>
    <w:rsid w:val="007D07F6"/>
    <w:rsid w:val="007D5C52"/>
    <w:rsid w:val="007E07B7"/>
    <w:rsid w:val="007E200F"/>
    <w:rsid w:val="007E34B2"/>
    <w:rsid w:val="007E6D50"/>
    <w:rsid w:val="007F32CD"/>
    <w:rsid w:val="00800E35"/>
    <w:rsid w:val="00807625"/>
    <w:rsid w:val="00810FD8"/>
    <w:rsid w:val="008215AE"/>
    <w:rsid w:val="00822596"/>
    <w:rsid w:val="008237ED"/>
    <w:rsid w:val="00827312"/>
    <w:rsid w:val="00832A0B"/>
    <w:rsid w:val="00845A5C"/>
    <w:rsid w:val="008514D4"/>
    <w:rsid w:val="00852172"/>
    <w:rsid w:val="008574C1"/>
    <w:rsid w:val="00862047"/>
    <w:rsid w:val="00863322"/>
    <w:rsid w:val="00863392"/>
    <w:rsid w:val="00864FC6"/>
    <w:rsid w:val="008750DE"/>
    <w:rsid w:val="00875EE1"/>
    <w:rsid w:val="00876430"/>
    <w:rsid w:val="00883711"/>
    <w:rsid w:val="00883765"/>
    <w:rsid w:val="0088697D"/>
    <w:rsid w:val="008903C2"/>
    <w:rsid w:val="008943D5"/>
    <w:rsid w:val="0089648C"/>
    <w:rsid w:val="008A37D0"/>
    <w:rsid w:val="008A44F5"/>
    <w:rsid w:val="008A7ACF"/>
    <w:rsid w:val="008B0926"/>
    <w:rsid w:val="008C403F"/>
    <w:rsid w:val="008C6A96"/>
    <w:rsid w:val="008D3360"/>
    <w:rsid w:val="008D4C95"/>
    <w:rsid w:val="008D6B86"/>
    <w:rsid w:val="008E24BC"/>
    <w:rsid w:val="008F5086"/>
    <w:rsid w:val="00926A79"/>
    <w:rsid w:val="009279CE"/>
    <w:rsid w:val="00931B5F"/>
    <w:rsid w:val="00935731"/>
    <w:rsid w:val="00940A8A"/>
    <w:rsid w:val="0094271A"/>
    <w:rsid w:val="00944A6D"/>
    <w:rsid w:val="00946549"/>
    <w:rsid w:val="00947092"/>
    <w:rsid w:val="00951E97"/>
    <w:rsid w:val="00956E4E"/>
    <w:rsid w:val="00957444"/>
    <w:rsid w:val="00961EA8"/>
    <w:rsid w:val="009716A8"/>
    <w:rsid w:val="00973867"/>
    <w:rsid w:val="00975267"/>
    <w:rsid w:val="00980763"/>
    <w:rsid w:val="00980AEA"/>
    <w:rsid w:val="00983D25"/>
    <w:rsid w:val="00986D4D"/>
    <w:rsid w:val="00992B4C"/>
    <w:rsid w:val="009938E4"/>
    <w:rsid w:val="009951AB"/>
    <w:rsid w:val="00995675"/>
    <w:rsid w:val="00995A0D"/>
    <w:rsid w:val="009A434D"/>
    <w:rsid w:val="009A5587"/>
    <w:rsid w:val="009B1F50"/>
    <w:rsid w:val="009B2F34"/>
    <w:rsid w:val="009B706B"/>
    <w:rsid w:val="009C6E8C"/>
    <w:rsid w:val="009C724F"/>
    <w:rsid w:val="009D367A"/>
    <w:rsid w:val="009D6E9C"/>
    <w:rsid w:val="009D71C6"/>
    <w:rsid w:val="009D735C"/>
    <w:rsid w:val="009F5A77"/>
    <w:rsid w:val="00A017AC"/>
    <w:rsid w:val="00A02644"/>
    <w:rsid w:val="00A03821"/>
    <w:rsid w:val="00A04786"/>
    <w:rsid w:val="00A0542F"/>
    <w:rsid w:val="00A0774A"/>
    <w:rsid w:val="00A10043"/>
    <w:rsid w:val="00A10EEB"/>
    <w:rsid w:val="00A12187"/>
    <w:rsid w:val="00A2168E"/>
    <w:rsid w:val="00A222EE"/>
    <w:rsid w:val="00A22595"/>
    <w:rsid w:val="00A313E1"/>
    <w:rsid w:val="00A319FF"/>
    <w:rsid w:val="00A32389"/>
    <w:rsid w:val="00A4051E"/>
    <w:rsid w:val="00A42179"/>
    <w:rsid w:val="00A45093"/>
    <w:rsid w:val="00A50A6C"/>
    <w:rsid w:val="00A511D7"/>
    <w:rsid w:val="00A520B0"/>
    <w:rsid w:val="00A52B19"/>
    <w:rsid w:val="00A53111"/>
    <w:rsid w:val="00A542F1"/>
    <w:rsid w:val="00A60315"/>
    <w:rsid w:val="00A60747"/>
    <w:rsid w:val="00A60DF9"/>
    <w:rsid w:val="00A61F4A"/>
    <w:rsid w:val="00A7204E"/>
    <w:rsid w:val="00A72647"/>
    <w:rsid w:val="00A73BB6"/>
    <w:rsid w:val="00A85BC2"/>
    <w:rsid w:val="00A93C72"/>
    <w:rsid w:val="00AA265D"/>
    <w:rsid w:val="00AB207B"/>
    <w:rsid w:val="00AB33B6"/>
    <w:rsid w:val="00AC2223"/>
    <w:rsid w:val="00AC4633"/>
    <w:rsid w:val="00AE00B2"/>
    <w:rsid w:val="00AE230A"/>
    <w:rsid w:val="00AE2543"/>
    <w:rsid w:val="00AE6146"/>
    <w:rsid w:val="00AE62DE"/>
    <w:rsid w:val="00AE7FF0"/>
    <w:rsid w:val="00B02B1A"/>
    <w:rsid w:val="00B06413"/>
    <w:rsid w:val="00B15616"/>
    <w:rsid w:val="00B17387"/>
    <w:rsid w:val="00B24130"/>
    <w:rsid w:val="00B249A4"/>
    <w:rsid w:val="00B2592B"/>
    <w:rsid w:val="00B34E83"/>
    <w:rsid w:val="00B370A4"/>
    <w:rsid w:val="00B4446A"/>
    <w:rsid w:val="00B514BC"/>
    <w:rsid w:val="00B51BE2"/>
    <w:rsid w:val="00B5503D"/>
    <w:rsid w:val="00B64CAA"/>
    <w:rsid w:val="00B70718"/>
    <w:rsid w:val="00B73946"/>
    <w:rsid w:val="00B75FB7"/>
    <w:rsid w:val="00B7633D"/>
    <w:rsid w:val="00B81F95"/>
    <w:rsid w:val="00B9592C"/>
    <w:rsid w:val="00BA351A"/>
    <w:rsid w:val="00BA5DBE"/>
    <w:rsid w:val="00BB6416"/>
    <w:rsid w:val="00BC1A03"/>
    <w:rsid w:val="00BD0241"/>
    <w:rsid w:val="00BD16BB"/>
    <w:rsid w:val="00BD4158"/>
    <w:rsid w:val="00BD7982"/>
    <w:rsid w:val="00BE52D4"/>
    <w:rsid w:val="00BE63C8"/>
    <w:rsid w:val="00BF0529"/>
    <w:rsid w:val="00BF09D3"/>
    <w:rsid w:val="00BF5111"/>
    <w:rsid w:val="00C009D8"/>
    <w:rsid w:val="00C03E6F"/>
    <w:rsid w:val="00C048BB"/>
    <w:rsid w:val="00C04B84"/>
    <w:rsid w:val="00C10CFF"/>
    <w:rsid w:val="00C15345"/>
    <w:rsid w:val="00C16852"/>
    <w:rsid w:val="00C219E7"/>
    <w:rsid w:val="00C238A2"/>
    <w:rsid w:val="00C32291"/>
    <w:rsid w:val="00C35418"/>
    <w:rsid w:val="00C4085E"/>
    <w:rsid w:val="00C461D4"/>
    <w:rsid w:val="00C63130"/>
    <w:rsid w:val="00C6396D"/>
    <w:rsid w:val="00C64E1A"/>
    <w:rsid w:val="00C679E5"/>
    <w:rsid w:val="00C72AB7"/>
    <w:rsid w:val="00C72E99"/>
    <w:rsid w:val="00C7498F"/>
    <w:rsid w:val="00C75688"/>
    <w:rsid w:val="00C80B6A"/>
    <w:rsid w:val="00C826AB"/>
    <w:rsid w:val="00C876A8"/>
    <w:rsid w:val="00CA11AE"/>
    <w:rsid w:val="00CA2DF0"/>
    <w:rsid w:val="00CA7DE7"/>
    <w:rsid w:val="00CB14A0"/>
    <w:rsid w:val="00CB45AA"/>
    <w:rsid w:val="00CB50AA"/>
    <w:rsid w:val="00CB61E4"/>
    <w:rsid w:val="00CB7F39"/>
    <w:rsid w:val="00CC02E4"/>
    <w:rsid w:val="00CC0528"/>
    <w:rsid w:val="00CC0CD5"/>
    <w:rsid w:val="00CC67CF"/>
    <w:rsid w:val="00CD1290"/>
    <w:rsid w:val="00CD6419"/>
    <w:rsid w:val="00CE02DC"/>
    <w:rsid w:val="00CE219B"/>
    <w:rsid w:val="00CE5D22"/>
    <w:rsid w:val="00CF1D43"/>
    <w:rsid w:val="00CF7675"/>
    <w:rsid w:val="00D01699"/>
    <w:rsid w:val="00D12EF8"/>
    <w:rsid w:val="00D1534C"/>
    <w:rsid w:val="00D16162"/>
    <w:rsid w:val="00D16471"/>
    <w:rsid w:val="00D16997"/>
    <w:rsid w:val="00D174A1"/>
    <w:rsid w:val="00D17AF5"/>
    <w:rsid w:val="00D210F3"/>
    <w:rsid w:val="00D229CD"/>
    <w:rsid w:val="00D22E06"/>
    <w:rsid w:val="00D235F8"/>
    <w:rsid w:val="00D26765"/>
    <w:rsid w:val="00D267BA"/>
    <w:rsid w:val="00D27DCE"/>
    <w:rsid w:val="00D33F14"/>
    <w:rsid w:val="00D4164B"/>
    <w:rsid w:val="00D44D23"/>
    <w:rsid w:val="00D50750"/>
    <w:rsid w:val="00D53363"/>
    <w:rsid w:val="00D556EB"/>
    <w:rsid w:val="00D55F0E"/>
    <w:rsid w:val="00D708B6"/>
    <w:rsid w:val="00D76478"/>
    <w:rsid w:val="00D81335"/>
    <w:rsid w:val="00D82E48"/>
    <w:rsid w:val="00D83864"/>
    <w:rsid w:val="00D92BF7"/>
    <w:rsid w:val="00DA0054"/>
    <w:rsid w:val="00DA4330"/>
    <w:rsid w:val="00DA436C"/>
    <w:rsid w:val="00DA448D"/>
    <w:rsid w:val="00DA52EF"/>
    <w:rsid w:val="00DA6533"/>
    <w:rsid w:val="00DB4405"/>
    <w:rsid w:val="00DB50CB"/>
    <w:rsid w:val="00DB65C1"/>
    <w:rsid w:val="00DC3B83"/>
    <w:rsid w:val="00DC5D81"/>
    <w:rsid w:val="00DE5EA9"/>
    <w:rsid w:val="00DE6C88"/>
    <w:rsid w:val="00DE7DB7"/>
    <w:rsid w:val="00DF50AD"/>
    <w:rsid w:val="00E0032D"/>
    <w:rsid w:val="00E030B1"/>
    <w:rsid w:val="00E14152"/>
    <w:rsid w:val="00E16E11"/>
    <w:rsid w:val="00E26453"/>
    <w:rsid w:val="00E27548"/>
    <w:rsid w:val="00E342DF"/>
    <w:rsid w:val="00E3439D"/>
    <w:rsid w:val="00E35118"/>
    <w:rsid w:val="00E35965"/>
    <w:rsid w:val="00E36D55"/>
    <w:rsid w:val="00E435E8"/>
    <w:rsid w:val="00E43902"/>
    <w:rsid w:val="00E45379"/>
    <w:rsid w:val="00E468FE"/>
    <w:rsid w:val="00E50AA4"/>
    <w:rsid w:val="00E536C1"/>
    <w:rsid w:val="00E66331"/>
    <w:rsid w:val="00E670E9"/>
    <w:rsid w:val="00E67226"/>
    <w:rsid w:val="00E8056E"/>
    <w:rsid w:val="00E81889"/>
    <w:rsid w:val="00E81C3F"/>
    <w:rsid w:val="00E851FF"/>
    <w:rsid w:val="00E85277"/>
    <w:rsid w:val="00E8688F"/>
    <w:rsid w:val="00E86BB6"/>
    <w:rsid w:val="00E86F2C"/>
    <w:rsid w:val="00E874FB"/>
    <w:rsid w:val="00E928A4"/>
    <w:rsid w:val="00EA405F"/>
    <w:rsid w:val="00EA6E05"/>
    <w:rsid w:val="00EA798A"/>
    <w:rsid w:val="00EB1452"/>
    <w:rsid w:val="00EC1A89"/>
    <w:rsid w:val="00EC20F2"/>
    <w:rsid w:val="00EC4612"/>
    <w:rsid w:val="00EC5E52"/>
    <w:rsid w:val="00EC6675"/>
    <w:rsid w:val="00EC7FB7"/>
    <w:rsid w:val="00ED0D6C"/>
    <w:rsid w:val="00ED3AB8"/>
    <w:rsid w:val="00ED6681"/>
    <w:rsid w:val="00EE5CF6"/>
    <w:rsid w:val="00EE7CBE"/>
    <w:rsid w:val="00EE7EB6"/>
    <w:rsid w:val="00EE7EC0"/>
    <w:rsid w:val="00EF1447"/>
    <w:rsid w:val="00F01F58"/>
    <w:rsid w:val="00F07E3F"/>
    <w:rsid w:val="00F07E9C"/>
    <w:rsid w:val="00F10049"/>
    <w:rsid w:val="00F10AE3"/>
    <w:rsid w:val="00F11802"/>
    <w:rsid w:val="00F12500"/>
    <w:rsid w:val="00F16965"/>
    <w:rsid w:val="00F16A75"/>
    <w:rsid w:val="00F17B41"/>
    <w:rsid w:val="00F21B1C"/>
    <w:rsid w:val="00F24F97"/>
    <w:rsid w:val="00F27CCF"/>
    <w:rsid w:val="00F32F13"/>
    <w:rsid w:val="00F37AEA"/>
    <w:rsid w:val="00F42C95"/>
    <w:rsid w:val="00F50ED8"/>
    <w:rsid w:val="00F565E2"/>
    <w:rsid w:val="00F60210"/>
    <w:rsid w:val="00F60772"/>
    <w:rsid w:val="00F66D93"/>
    <w:rsid w:val="00F74600"/>
    <w:rsid w:val="00F81226"/>
    <w:rsid w:val="00F84A61"/>
    <w:rsid w:val="00F90A36"/>
    <w:rsid w:val="00F93DDA"/>
    <w:rsid w:val="00F93F51"/>
    <w:rsid w:val="00F96209"/>
    <w:rsid w:val="00F96833"/>
    <w:rsid w:val="00F97F36"/>
    <w:rsid w:val="00FA1E4A"/>
    <w:rsid w:val="00FA685F"/>
    <w:rsid w:val="00FB5092"/>
    <w:rsid w:val="00FC0A7D"/>
    <w:rsid w:val="00FC15EB"/>
    <w:rsid w:val="00FC1891"/>
    <w:rsid w:val="00FC332F"/>
    <w:rsid w:val="00FC4A1F"/>
    <w:rsid w:val="00FC5F55"/>
    <w:rsid w:val="00FC7508"/>
    <w:rsid w:val="00FD651F"/>
    <w:rsid w:val="00FE24FB"/>
    <w:rsid w:val="00FE2683"/>
    <w:rsid w:val="00FE4EAE"/>
    <w:rsid w:val="00FE768D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195014-7C22-44DC-8795-0826049A5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2596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259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3">
    <w:name w:val="Body Text"/>
    <w:basedOn w:val="a"/>
    <w:link w:val="a4"/>
    <w:rsid w:val="00822596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8225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822596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82259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rsid w:val="00822596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225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7">
    <w:name w:val="page number"/>
    <w:basedOn w:val="a0"/>
    <w:rsid w:val="00822596"/>
  </w:style>
  <w:style w:type="paragraph" w:styleId="a8">
    <w:name w:val="footer"/>
    <w:basedOn w:val="a"/>
    <w:link w:val="a9"/>
    <w:uiPriority w:val="99"/>
    <w:rsid w:val="00822596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2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822596"/>
    <w:pPr>
      <w:ind w:firstLine="540"/>
      <w:jc w:val="both"/>
    </w:pPr>
    <w:rPr>
      <w:sz w:val="24"/>
      <w:szCs w:val="22"/>
    </w:rPr>
  </w:style>
  <w:style w:type="character" w:customStyle="1" w:styleId="22">
    <w:name w:val="Основной текст с отступом 2 Знак"/>
    <w:basedOn w:val="a0"/>
    <w:link w:val="21"/>
    <w:rsid w:val="00822596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Heading7">
    <w:name w:val="Heading #7_"/>
    <w:link w:val="Heading70"/>
    <w:locked/>
    <w:rsid w:val="0082259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22596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82259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2259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82259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22596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82259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822596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82259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822596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82259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822596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3">
    <w:name w:val="Основной текст2"/>
    <w:rsid w:val="0082259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8225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a">
    <w:name w:val="List Paragraph"/>
    <w:basedOn w:val="a"/>
    <w:uiPriority w:val="34"/>
    <w:qFormat/>
    <w:rsid w:val="00822596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225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arcode">
    <w:name w:val="Barcode_"/>
    <w:link w:val="Barcode0"/>
    <w:uiPriority w:val="99"/>
    <w:locked/>
    <w:rsid w:val="00822596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22596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unhideWhenUsed/>
    <w:rsid w:val="00822596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822596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nhideWhenUsed/>
    <w:rsid w:val="00822596"/>
    <w:rPr>
      <w:vertAlign w:val="superscript"/>
    </w:rPr>
  </w:style>
  <w:style w:type="paragraph" w:customStyle="1" w:styleId="ae">
    <w:name w:val="Пункт"/>
    <w:basedOn w:val="a"/>
    <w:rsid w:val="00822596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styleId="af">
    <w:name w:val="Hyperlink"/>
    <w:rsid w:val="00822596"/>
    <w:rPr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82259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22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dovichenko.AG@karelia.tgc1.ru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64072.39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5D2D16B0</Template>
  <TotalTime>89</TotalTime>
  <Pages>21</Pages>
  <Words>10237</Words>
  <Characters>58351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68452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</dc:creator>
  <cp:lastModifiedBy>Сажина Ольга Андреевна</cp:lastModifiedBy>
  <cp:revision>8</cp:revision>
  <dcterms:created xsi:type="dcterms:W3CDTF">2016-01-26T06:51:00Z</dcterms:created>
  <dcterms:modified xsi:type="dcterms:W3CDTF">2016-03-10T10:50:00Z</dcterms:modified>
</cp:coreProperties>
</file>